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EFB" w:rsidRPr="006862BE" w:rsidRDefault="00454EFB" w:rsidP="00454EFB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SA WG2 Meeting #127-bis</w:t>
      </w:r>
      <w:r>
        <w:rPr>
          <w:rFonts w:ascii="Arial" w:hAnsi="Arial" w:cs="Arial"/>
          <w:b/>
          <w:bCs/>
          <w:sz w:val="24"/>
        </w:rPr>
        <w:tab/>
        <w:t>S2-18</w:t>
      </w:r>
      <w:r w:rsidR="006862BE">
        <w:rPr>
          <w:rFonts w:ascii="Arial" w:eastAsiaTheme="minorEastAsia" w:hAnsi="Arial" w:cs="Arial" w:hint="eastAsia"/>
          <w:b/>
          <w:bCs/>
          <w:sz w:val="24"/>
          <w:lang w:eastAsia="zh-CN"/>
        </w:rPr>
        <w:t>5275</w:t>
      </w:r>
    </w:p>
    <w:p w:rsidR="00454EFB" w:rsidRPr="0052708D" w:rsidRDefault="00454EFB" w:rsidP="00454EFB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May 28 – June 1, 2018, Newport Beach, USA</w:t>
      </w:r>
      <w:r w:rsidRPr="0052708D">
        <w:rPr>
          <w:rFonts w:ascii="Arial" w:hAnsi="Arial" w:cs="Arial"/>
          <w:b/>
          <w:bCs/>
          <w:sz w:val="24"/>
          <w:szCs w:val="24"/>
        </w:rPr>
        <w:tab/>
        <w:t>(</w:t>
      </w:r>
      <w:r>
        <w:rPr>
          <w:rFonts w:ascii="Arial" w:hAnsi="Arial" w:cs="Arial"/>
          <w:b/>
          <w:bCs/>
          <w:sz w:val="24"/>
          <w:szCs w:val="24"/>
        </w:rPr>
        <w:t>was S2-18</w:t>
      </w:r>
      <w:r w:rsidRPr="0052708D">
        <w:rPr>
          <w:rFonts w:ascii="Arial" w:hAnsi="Arial" w:cs="Arial"/>
          <w:b/>
          <w:bCs/>
          <w:sz w:val="24"/>
          <w:szCs w:val="24"/>
        </w:rPr>
        <w:t>----)</w:t>
      </w:r>
    </w:p>
    <w:p w:rsidR="00FB501F" w:rsidRPr="0018344A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18344A">
        <w:rPr>
          <w:rFonts w:ascii="Arial" w:eastAsiaTheme="minorEastAsia" w:hAnsi="Arial" w:cs="Arial" w:hint="eastAsia"/>
          <w:b/>
          <w:lang w:eastAsia="zh-CN"/>
        </w:rPr>
        <w:t>CATT</w:t>
      </w:r>
    </w:p>
    <w:p w:rsidR="00FB501F" w:rsidRPr="005B495B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5712B">
        <w:rPr>
          <w:rFonts w:ascii="Arial" w:eastAsiaTheme="minorEastAsia" w:hAnsi="Arial" w:cs="Arial" w:hint="eastAsia"/>
          <w:b/>
          <w:lang w:eastAsia="zh-CN"/>
        </w:rPr>
        <w:t>UDM based</w:t>
      </w:r>
      <w:r w:rsidR="00B07E9B">
        <w:rPr>
          <w:rFonts w:ascii="Arial" w:eastAsiaTheme="minorEastAsia" w:hAnsi="Arial" w:cs="Arial" w:hint="eastAsia"/>
          <w:b/>
          <w:lang w:eastAsia="zh-CN"/>
        </w:rPr>
        <w:t xml:space="preserve"> </w:t>
      </w:r>
      <w:r w:rsidR="00C52730">
        <w:rPr>
          <w:rFonts w:ascii="Arial" w:eastAsiaTheme="minorEastAsia" w:hAnsi="Arial" w:cs="Arial" w:hint="eastAsia"/>
          <w:b/>
          <w:lang w:eastAsia="zh-CN"/>
        </w:rPr>
        <w:t xml:space="preserve">Positioning </w:t>
      </w:r>
      <w:r w:rsidR="00270FFD">
        <w:rPr>
          <w:rFonts w:ascii="Arial" w:eastAsiaTheme="minorEastAsia" w:hAnsi="Arial" w:cs="Arial" w:hint="eastAsia"/>
          <w:b/>
          <w:lang w:eastAsia="zh-CN"/>
        </w:rPr>
        <w:t xml:space="preserve">Access selection for </w:t>
      </w:r>
      <w:r w:rsidR="0077768B">
        <w:rPr>
          <w:rFonts w:ascii="Arial" w:eastAsiaTheme="minorEastAsia" w:hAnsi="Arial" w:cs="Arial" w:hint="eastAsia"/>
          <w:b/>
          <w:lang w:eastAsia="zh-CN"/>
        </w:rPr>
        <w:t>LCS s</w:t>
      </w:r>
      <w:r w:rsidR="00270FFD">
        <w:rPr>
          <w:rFonts w:ascii="Arial" w:eastAsiaTheme="minorEastAsia" w:hAnsi="Arial" w:cs="Arial" w:hint="eastAsia"/>
          <w:b/>
          <w:lang w:eastAsia="zh-CN"/>
        </w:rPr>
        <w:t>ervice</w:t>
      </w:r>
    </w:p>
    <w:p w:rsidR="00FB501F" w:rsidRPr="002D13F7" w:rsidRDefault="006C0823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2D13F7">
        <w:rPr>
          <w:rFonts w:ascii="Arial" w:eastAsiaTheme="minorEastAsia" w:hAnsi="Arial" w:cs="Arial" w:hint="eastAsia"/>
          <w:b/>
          <w:lang w:eastAsia="zh-CN"/>
        </w:rPr>
        <w:t>Approval</w:t>
      </w:r>
    </w:p>
    <w:p w:rsidR="002D13F7" w:rsidRPr="0014345C" w:rsidRDefault="002D13F7" w:rsidP="002D13F7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3E4608">
        <w:rPr>
          <w:rFonts w:ascii="Arial" w:hAnsi="Arial" w:cs="Arial"/>
          <w:b/>
        </w:rPr>
        <w:t>Agenda Item:</w:t>
      </w:r>
      <w:r w:rsidRPr="003E4608">
        <w:rPr>
          <w:rFonts w:ascii="Arial" w:hAnsi="Arial" w:cs="Arial"/>
          <w:b/>
        </w:rPr>
        <w:tab/>
      </w:r>
      <w:r w:rsidR="0014345C">
        <w:rPr>
          <w:rFonts w:ascii="Arial" w:hAnsi="Arial" w:cs="Arial"/>
          <w:b/>
        </w:rPr>
        <w:t>6.</w:t>
      </w:r>
      <w:r w:rsidR="0014345C">
        <w:rPr>
          <w:rFonts w:ascii="Arial" w:eastAsiaTheme="minorEastAsia" w:hAnsi="Arial" w:cs="Arial" w:hint="eastAsia"/>
          <w:b/>
          <w:lang w:eastAsia="zh-CN"/>
        </w:rPr>
        <w:t>13</w:t>
      </w:r>
    </w:p>
    <w:p w:rsidR="002D13F7" w:rsidRPr="003E4608" w:rsidRDefault="002D13F7" w:rsidP="002D13F7">
      <w:pPr>
        <w:ind w:left="2127" w:hanging="2127"/>
        <w:rPr>
          <w:rFonts w:ascii="Arial" w:hAnsi="Arial" w:cs="Arial"/>
          <w:b/>
        </w:rPr>
      </w:pPr>
      <w:r w:rsidRPr="003E4608">
        <w:rPr>
          <w:rFonts w:ascii="Arial" w:hAnsi="Arial" w:cs="Arial"/>
          <w:b/>
        </w:rPr>
        <w:t>Work Item / Release:</w:t>
      </w:r>
      <w:r w:rsidRPr="003E4608">
        <w:rPr>
          <w:rFonts w:ascii="Arial" w:hAnsi="Arial" w:cs="Arial"/>
          <w:b/>
        </w:rPr>
        <w:tab/>
      </w:r>
      <w:proofErr w:type="spellStart"/>
      <w:r w:rsidR="0014345C" w:rsidRPr="00297E44">
        <w:rPr>
          <w:rFonts w:ascii="Arial" w:eastAsia="Batang" w:hAnsi="Arial" w:cs="Arial"/>
          <w:b/>
          <w:sz w:val="18"/>
          <w:szCs w:val="18"/>
          <w:lang w:eastAsia="ar-SA"/>
        </w:rPr>
        <w:t>FS_</w:t>
      </w:r>
      <w:r w:rsidR="0014345C" w:rsidRPr="00297E44">
        <w:rPr>
          <w:rFonts w:ascii="Arial" w:eastAsia="Batang" w:hAnsi="Arial" w:cs="Arial" w:hint="eastAsia"/>
          <w:b/>
          <w:sz w:val="18"/>
          <w:szCs w:val="18"/>
          <w:lang w:eastAsia="ar-SA"/>
        </w:rPr>
        <w:t>eLCS</w:t>
      </w:r>
      <w:proofErr w:type="spellEnd"/>
      <w:r w:rsidRPr="003E4608">
        <w:rPr>
          <w:rFonts w:ascii="Arial" w:hAnsi="Arial" w:cs="Arial"/>
          <w:b/>
        </w:rPr>
        <w:t xml:space="preserve"> / Rel-1</w:t>
      </w:r>
      <w:r>
        <w:rPr>
          <w:rFonts w:ascii="Arial" w:hAnsi="Arial" w:cs="Arial"/>
          <w:b/>
        </w:rPr>
        <w:t>6</w:t>
      </w:r>
    </w:p>
    <w:p w:rsidR="00B07E9B" w:rsidRDefault="00FB501F" w:rsidP="00FB501F">
      <w:pPr>
        <w:rPr>
          <w:rFonts w:ascii="Arial" w:eastAsiaTheme="minorEastAsia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18344A">
        <w:rPr>
          <w:rFonts w:ascii="Arial" w:hAnsi="Arial" w:cs="Arial"/>
          <w:i/>
        </w:rPr>
        <w:t xml:space="preserve"> This </w:t>
      </w:r>
      <w:r w:rsidR="002F2A3F">
        <w:rPr>
          <w:rFonts w:ascii="Arial" w:eastAsiaTheme="minorEastAsia" w:hAnsi="Arial" w:cs="Arial" w:hint="eastAsia"/>
          <w:i/>
          <w:lang w:eastAsia="zh-CN"/>
        </w:rPr>
        <w:t xml:space="preserve">paper </w:t>
      </w:r>
      <w:r w:rsidR="0014345C">
        <w:rPr>
          <w:rFonts w:ascii="Arial" w:eastAsiaTheme="minorEastAsia" w:hAnsi="Arial" w:cs="Arial" w:hint="eastAsia"/>
          <w:i/>
          <w:lang w:eastAsia="zh-CN"/>
        </w:rPr>
        <w:t xml:space="preserve">proposes </w:t>
      </w:r>
      <w:r w:rsidR="00B07E9B">
        <w:rPr>
          <w:rFonts w:ascii="Arial" w:eastAsiaTheme="minorEastAsia" w:hAnsi="Arial" w:cs="Arial" w:hint="eastAsia"/>
          <w:i/>
          <w:lang w:eastAsia="zh-CN"/>
        </w:rPr>
        <w:t>a solution for KI#14 of Positioning Access selection for LCS service.</w:t>
      </w:r>
    </w:p>
    <w:p w:rsidR="00FB501F" w:rsidRPr="008C487B" w:rsidRDefault="008C487B" w:rsidP="008C487B">
      <w:pPr>
        <w:pStyle w:val="1"/>
      </w:pPr>
      <w:r>
        <w:rPr>
          <w:rFonts w:eastAsiaTheme="minorEastAsia" w:hint="eastAsia"/>
          <w:lang w:eastAsia="zh-CN"/>
        </w:rPr>
        <w:t>1.</w:t>
      </w:r>
      <w:r>
        <w:rPr>
          <w:rFonts w:eastAsiaTheme="minorEastAsia" w:hint="eastAsia"/>
          <w:lang w:eastAsia="zh-CN"/>
        </w:rPr>
        <w:tab/>
      </w:r>
      <w:r w:rsidR="00FB501F">
        <w:rPr>
          <w:rFonts w:hint="eastAsia"/>
        </w:rPr>
        <w:t>Discussion</w:t>
      </w:r>
    </w:p>
    <w:p w:rsidR="00BA2861" w:rsidRDefault="00BA2861" w:rsidP="00241D71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</w:t>
      </w:r>
      <w:r>
        <w:rPr>
          <w:rFonts w:eastAsiaTheme="minorEastAsia" w:hint="eastAsia"/>
          <w:lang w:eastAsia="zh-CN"/>
        </w:rPr>
        <w:t>hen UE accesses 5GC via 3GPP access and non</w:t>
      </w:r>
      <w:r w:rsidR="00377B62">
        <w:rPr>
          <w:rFonts w:eastAsiaTheme="minorEastAsia" w:hint="eastAsia"/>
          <w:lang w:eastAsia="zh-CN"/>
        </w:rPr>
        <w:t xml:space="preserve">-3GPP access simultaneously, the serving AMF may be </w:t>
      </w:r>
      <w:r w:rsidR="003C2349">
        <w:rPr>
          <w:rFonts w:eastAsiaTheme="minorEastAsia" w:hint="eastAsia"/>
          <w:lang w:eastAsia="zh-CN"/>
        </w:rPr>
        <w:t xml:space="preserve">same or </w:t>
      </w:r>
      <w:r w:rsidR="00377B62">
        <w:rPr>
          <w:rFonts w:eastAsiaTheme="minorEastAsia" w:hint="eastAsia"/>
          <w:lang w:eastAsia="zh-CN"/>
        </w:rPr>
        <w:t>different in the following scenarios:</w:t>
      </w:r>
    </w:p>
    <w:p w:rsidR="00377B62" w:rsidRDefault="00726466" w:rsidP="00377B62">
      <w:pPr>
        <w:pStyle w:val="ab"/>
        <w:numPr>
          <w:ilvl w:val="0"/>
          <w:numId w:val="11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</w:t>
      </w:r>
      <w:r>
        <w:rPr>
          <w:rFonts w:eastAsiaTheme="minorEastAsia" w:hint="eastAsia"/>
          <w:lang w:eastAsia="zh-CN"/>
        </w:rPr>
        <w:t>hen served by the same PLMN for 3GPP and non-3GPP accesses, the UE is served by the same AMF.</w:t>
      </w:r>
      <w:r w:rsidR="000569DD">
        <w:rPr>
          <w:rFonts w:eastAsiaTheme="minorEastAsia" w:hint="eastAsia"/>
          <w:lang w:eastAsia="zh-CN"/>
        </w:rPr>
        <w:t xml:space="preserve"> For example, the UE is registered via a 3GPP access and selects a N3IWF located in the same PLMN.</w:t>
      </w:r>
    </w:p>
    <w:p w:rsidR="00726466" w:rsidRPr="00377B62" w:rsidRDefault="000569DD" w:rsidP="00377B62">
      <w:pPr>
        <w:pStyle w:val="ab"/>
        <w:numPr>
          <w:ilvl w:val="0"/>
          <w:numId w:val="11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</w:t>
      </w:r>
      <w:r>
        <w:rPr>
          <w:rFonts w:eastAsiaTheme="minorEastAsia" w:hint="eastAsia"/>
          <w:lang w:eastAsia="zh-CN"/>
        </w:rPr>
        <w:t xml:space="preserve">hen served by different PLMNs for 3GPP and non-3GPP accesses, the UE is served by two AMFs belonging to </w:t>
      </w:r>
      <w:r w:rsidR="003C2349">
        <w:rPr>
          <w:rFonts w:eastAsiaTheme="minorEastAsia" w:hint="eastAsia"/>
          <w:lang w:eastAsia="zh-CN"/>
        </w:rPr>
        <w:t xml:space="preserve">two </w:t>
      </w:r>
      <w:r>
        <w:rPr>
          <w:rFonts w:eastAsiaTheme="minorEastAsia" w:hint="eastAsia"/>
          <w:lang w:eastAsia="zh-CN"/>
        </w:rPr>
        <w:t>different PLMN</w:t>
      </w:r>
      <w:r w:rsidR="003C2349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>or example, the UE is registered to a 3GPP access</w:t>
      </w:r>
      <w:r w:rsidR="00FE173E">
        <w:rPr>
          <w:rFonts w:eastAsiaTheme="minorEastAsia" w:hint="eastAsia"/>
          <w:lang w:eastAsia="zh-CN"/>
        </w:rPr>
        <w:t xml:space="preserve"> and selects a N3IWF located in</w:t>
      </w:r>
      <w:r>
        <w:rPr>
          <w:rFonts w:eastAsiaTheme="minorEastAsia" w:hint="eastAsia"/>
          <w:lang w:eastAsia="zh-CN"/>
        </w:rPr>
        <w:t xml:space="preserve"> PLMN </w:t>
      </w:r>
      <w:r w:rsidR="003C2349">
        <w:rPr>
          <w:rFonts w:eastAsiaTheme="minorEastAsia" w:hint="eastAsia"/>
          <w:lang w:eastAsia="zh-CN"/>
        </w:rPr>
        <w:t xml:space="preserve">A which is </w:t>
      </w:r>
      <w:r>
        <w:rPr>
          <w:rFonts w:eastAsiaTheme="minorEastAsia" w:hint="eastAsia"/>
          <w:lang w:eastAsia="zh-CN"/>
        </w:rPr>
        <w:t xml:space="preserve">different from the PLMN </w:t>
      </w:r>
      <w:r w:rsidR="003C2349">
        <w:rPr>
          <w:rFonts w:eastAsiaTheme="minorEastAsia" w:hint="eastAsia"/>
          <w:lang w:eastAsia="zh-CN"/>
        </w:rPr>
        <w:t xml:space="preserve">B </w:t>
      </w:r>
      <w:r>
        <w:rPr>
          <w:rFonts w:eastAsiaTheme="minorEastAsia" w:hint="eastAsia"/>
          <w:lang w:eastAsia="zh-CN"/>
        </w:rPr>
        <w:t>of the 3GPP access, or the UE is registered over N3GPP access and registers to a 3GPP access in a PLMN different form the PLMN of the N3IWF.</w:t>
      </w:r>
    </w:p>
    <w:p w:rsidR="00342D68" w:rsidRPr="00342D68" w:rsidRDefault="00342D68" w:rsidP="00342D68">
      <w:pPr>
        <w:rPr>
          <w:rFonts w:eastAsiaTheme="minorEastAsia"/>
          <w:lang w:eastAsia="zh-CN"/>
        </w:rPr>
      </w:pPr>
      <w:r w:rsidRPr="00342D68">
        <w:rPr>
          <w:rFonts w:eastAsiaTheme="minorEastAsia" w:hint="eastAsia"/>
          <w:lang w:eastAsia="zh-CN"/>
        </w:rPr>
        <w:t xml:space="preserve">For both scenarios, the UDM </w:t>
      </w:r>
      <w:r>
        <w:rPr>
          <w:rFonts w:eastAsiaTheme="minorEastAsia" w:hint="eastAsia"/>
          <w:lang w:eastAsia="zh-CN"/>
        </w:rPr>
        <w:t xml:space="preserve">manages separate/independent UE </w:t>
      </w:r>
      <w:r w:rsidR="00FE173E">
        <w:rPr>
          <w:rFonts w:eastAsiaTheme="minorEastAsia" w:hint="eastAsia"/>
          <w:lang w:eastAsia="zh-CN"/>
        </w:rPr>
        <w:t>R</w:t>
      </w:r>
      <w:r>
        <w:rPr>
          <w:rFonts w:eastAsiaTheme="minorEastAsia" w:hint="eastAsia"/>
          <w:lang w:eastAsia="zh-CN"/>
        </w:rPr>
        <w:t>egistration procedures for each access.</w:t>
      </w:r>
      <w:r w:rsidRPr="00342D68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For example, when UE </w:t>
      </w:r>
      <w:r w:rsidR="00FE173E">
        <w:rPr>
          <w:rFonts w:eastAsiaTheme="minorEastAsia" w:hint="eastAsia"/>
          <w:lang w:eastAsia="zh-CN"/>
        </w:rPr>
        <w:t xml:space="preserve">initiates Registration procedure </w:t>
      </w:r>
      <w:r>
        <w:rPr>
          <w:rFonts w:eastAsiaTheme="minorEastAsia" w:hint="eastAsia"/>
          <w:lang w:eastAsia="zh-CN"/>
        </w:rPr>
        <w:t>over 3GPP access, the AMF registers with the UDM by providing</w:t>
      </w:r>
      <w:r w:rsidR="0030458E">
        <w:rPr>
          <w:rFonts w:eastAsiaTheme="minorEastAsia" w:hint="eastAsia"/>
          <w:lang w:eastAsia="zh-CN"/>
        </w:rPr>
        <w:t>, e.g.</w:t>
      </w:r>
      <w:r>
        <w:rPr>
          <w:rFonts w:eastAsiaTheme="minorEastAsia" w:hint="eastAsia"/>
          <w:lang w:eastAsia="zh-CN"/>
        </w:rPr>
        <w:t xml:space="preserve"> AMF ID and Access Type. </w:t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UDM stores the AMF ID </w:t>
      </w:r>
      <w:r>
        <w:rPr>
          <w:rFonts w:eastAsiaTheme="minorEastAsia"/>
          <w:lang w:eastAsia="zh-CN"/>
        </w:rPr>
        <w:t>associated</w:t>
      </w:r>
      <w:r>
        <w:rPr>
          <w:rFonts w:eastAsiaTheme="minorEastAsia" w:hint="eastAsia"/>
          <w:lang w:eastAsia="zh-CN"/>
        </w:rPr>
        <w:t xml:space="preserve"> to the Access Type and does not remove the AMF ID </w:t>
      </w:r>
      <w:r>
        <w:rPr>
          <w:rFonts w:eastAsiaTheme="minorEastAsia"/>
          <w:lang w:eastAsia="zh-CN"/>
        </w:rPr>
        <w:t>associated</w:t>
      </w:r>
      <w:r>
        <w:rPr>
          <w:rFonts w:eastAsiaTheme="minorEastAsia" w:hint="eastAsia"/>
          <w:lang w:eastAsia="zh-CN"/>
        </w:rPr>
        <w:t xml:space="preserve"> to the other Access Type.</w:t>
      </w:r>
      <w:r w:rsidR="00FD1A83">
        <w:rPr>
          <w:rFonts w:eastAsiaTheme="minorEastAsia" w:hint="eastAsia"/>
          <w:lang w:eastAsia="zh-CN"/>
        </w:rPr>
        <w:t xml:space="preserve"> So the UDM </w:t>
      </w:r>
      <w:r w:rsidR="00BE7E42">
        <w:rPr>
          <w:rFonts w:eastAsiaTheme="minorEastAsia" w:hint="eastAsia"/>
          <w:lang w:eastAsia="zh-CN"/>
        </w:rPr>
        <w:t>has the full view of accesses connected by UE and also records the serving AMF for each access.</w:t>
      </w:r>
    </w:p>
    <w:p w:rsidR="00BA2861" w:rsidRDefault="0092653E" w:rsidP="00241D71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 w:rsidR="000569DD">
        <w:rPr>
          <w:rFonts w:eastAsiaTheme="minorEastAsia" w:hint="eastAsia"/>
          <w:lang w:eastAsia="zh-CN"/>
        </w:rPr>
        <w:t>t is proposed</w:t>
      </w:r>
      <w:r w:rsidR="0095712B">
        <w:rPr>
          <w:rFonts w:eastAsiaTheme="minorEastAsia" w:hint="eastAsia"/>
          <w:lang w:eastAsia="zh-CN"/>
        </w:rPr>
        <w:t xml:space="preserve"> </w:t>
      </w:r>
      <w:r w:rsidR="000569DD">
        <w:rPr>
          <w:rFonts w:eastAsiaTheme="minorEastAsia" w:hint="eastAsia"/>
          <w:lang w:eastAsia="zh-CN"/>
        </w:rPr>
        <w:t xml:space="preserve">that UDM selects access </w:t>
      </w:r>
      <w:r w:rsidR="003C2349">
        <w:rPr>
          <w:rFonts w:eastAsiaTheme="minorEastAsia" w:hint="eastAsia"/>
          <w:lang w:eastAsia="zh-CN"/>
        </w:rPr>
        <w:t xml:space="preserve">used for positioning </w:t>
      </w:r>
      <w:r w:rsidR="0095712B">
        <w:rPr>
          <w:rFonts w:eastAsiaTheme="minorEastAsia" w:hint="eastAsia"/>
          <w:lang w:eastAsia="zh-CN"/>
        </w:rPr>
        <w:t>and a new solution is added into TR 23.731.</w:t>
      </w:r>
    </w:p>
    <w:p w:rsidR="00FB501F" w:rsidRPr="00B17966" w:rsidRDefault="00FB501F" w:rsidP="00FB501F">
      <w:pPr>
        <w:pStyle w:val="1"/>
      </w:pPr>
      <w:r>
        <w:t>2.</w:t>
      </w:r>
      <w:r>
        <w:tab/>
      </w:r>
      <w:r>
        <w:rPr>
          <w:rFonts w:hint="eastAsia"/>
        </w:rPr>
        <w:t>Proposal</w:t>
      </w:r>
    </w:p>
    <w:p w:rsidR="00166C82" w:rsidRPr="0014345C" w:rsidRDefault="00166C82" w:rsidP="00DC695E">
      <w:pPr>
        <w:pStyle w:val="Description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It is proposed to </w:t>
      </w:r>
      <w:r w:rsidR="0014345C">
        <w:rPr>
          <w:rFonts w:eastAsiaTheme="minorEastAsia" w:hint="eastAsia"/>
          <w:lang w:eastAsia="zh-CN"/>
        </w:rPr>
        <w:t xml:space="preserve">add a new </w:t>
      </w:r>
      <w:r w:rsidR="0095712B">
        <w:rPr>
          <w:rFonts w:eastAsiaTheme="minorEastAsia" w:hint="eastAsia"/>
          <w:lang w:eastAsia="zh-CN"/>
        </w:rPr>
        <w:t xml:space="preserve">solution for </w:t>
      </w:r>
      <w:r w:rsidR="0014345C">
        <w:rPr>
          <w:rFonts w:eastAsiaTheme="minorEastAsia" w:hint="eastAsia"/>
          <w:lang w:eastAsia="zh-CN"/>
        </w:rPr>
        <w:t>key issue</w:t>
      </w:r>
      <w:r w:rsidR="0095712B">
        <w:rPr>
          <w:rFonts w:eastAsiaTheme="minorEastAsia" w:hint="eastAsia"/>
          <w:lang w:eastAsia="zh-CN"/>
        </w:rPr>
        <w:t>#14</w:t>
      </w:r>
      <w:r w:rsidR="0014345C">
        <w:rPr>
          <w:rFonts w:eastAsiaTheme="minorEastAsia" w:hint="eastAsia"/>
          <w:lang w:eastAsia="zh-CN"/>
        </w:rPr>
        <w:t xml:space="preserve"> as </w:t>
      </w:r>
      <w:r>
        <w:rPr>
          <w:rFonts w:eastAsia="宋体" w:hint="eastAsia"/>
          <w:lang w:eastAsia="zh-CN"/>
        </w:rPr>
        <w:t>following:</w:t>
      </w:r>
      <w:r w:rsidR="00C4199A">
        <w:rPr>
          <w:rFonts w:eastAsiaTheme="minorEastAsia" w:hint="eastAsia"/>
          <w:lang w:eastAsia="zh-CN"/>
        </w:rPr>
        <w:t xml:space="preserve"> (all new text)</w:t>
      </w:r>
    </w:p>
    <w:p w:rsidR="002D13F7" w:rsidRPr="003C2349" w:rsidRDefault="002D13F7" w:rsidP="002D13F7">
      <w:pPr>
        <w:pStyle w:val="2"/>
        <w:jc w:val="center"/>
        <w:rPr>
          <w:rFonts w:eastAsiaTheme="minorEastAsia"/>
          <w:color w:val="FF0000"/>
          <w:sz w:val="36"/>
          <w:lang w:eastAsia="zh-CN"/>
        </w:rPr>
      </w:pPr>
      <w:r w:rsidRPr="001030A1">
        <w:rPr>
          <w:color w:val="FF0000"/>
          <w:sz w:val="36"/>
        </w:rPr>
        <w:t>*** Start of changes ***</w:t>
      </w:r>
      <w:r w:rsidR="003C2349">
        <w:rPr>
          <w:rFonts w:eastAsiaTheme="minorEastAsia" w:hint="eastAsia"/>
          <w:color w:val="FF0000"/>
          <w:sz w:val="36"/>
          <w:lang w:eastAsia="zh-CN"/>
        </w:rPr>
        <w:t>all new text</w:t>
      </w:r>
    </w:p>
    <w:p w:rsidR="00B07E9B" w:rsidRDefault="00B07E9B" w:rsidP="00B07E9B">
      <w:pPr>
        <w:pStyle w:val="2"/>
      </w:pPr>
      <w:bookmarkStart w:id="0" w:name="_Toc513014833"/>
      <w:proofErr w:type="gramStart"/>
      <w:r>
        <w:rPr>
          <w:lang w:eastAsia="zh-CN"/>
        </w:rPr>
        <w:t>6</w:t>
      </w:r>
      <w:r>
        <w:rPr>
          <w:rFonts w:hint="eastAsia"/>
          <w:lang w:eastAsia="zh-CN"/>
        </w:rPr>
        <w:t>.X</w:t>
      </w:r>
      <w:proofErr w:type="gramEnd"/>
      <w:r w:rsidRPr="00F94D0B">
        <w:rPr>
          <w:rFonts w:hint="eastAsia"/>
          <w:lang w:eastAsia="ko-KR"/>
        </w:rPr>
        <w:tab/>
      </w:r>
      <w:r>
        <w:t>Solution</w:t>
      </w:r>
      <w:r>
        <w:rPr>
          <w:rFonts w:hint="eastAsia"/>
          <w:lang w:eastAsia="zh-CN"/>
        </w:rPr>
        <w:t xml:space="preserve"> #</w:t>
      </w:r>
      <w:r>
        <w:rPr>
          <w:lang w:eastAsia="zh-CN"/>
        </w:rPr>
        <w:t>X</w:t>
      </w:r>
      <w:r w:rsidRPr="0066733F">
        <w:t xml:space="preserve">: </w:t>
      </w:r>
      <w:r w:rsidR="0095712B">
        <w:rPr>
          <w:rFonts w:eastAsiaTheme="minorEastAsia" w:hint="eastAsia"/>
          <w:lang w:eastAsia="zh-CN"/>
        </w:rPr>
        <w:t>UDM based Positioning Access selection for LCS service</w:t>
      </w:r>
      <w:bookmarkEnd w:id="0"/>
    </w:p>
    <w:p w:rsidR="00B07E9B" w:rsidRDefault="00B07E9B" w:rsidP="00B07E9B">
      <w:pPr>
        <w:pStyle w:val="3"/>
      </w:pPr>
      <w:bookmarkStart w:id="1" w:name="_Toc513014834"/>
      <w:proofErr w:type="gramStart"/>
      <w:r>
        <w:t>6</w:t>
      </w:r>
      <w:r w:rsidRPr="0066733F">
        <w:t>.</w:t>
      </w:r>
      <w:r>
        <w:rPr>
          <w:rFonts w:hint="eastAsia"/>
        </w:rPr>
        <w:t>X</w:t>
      </w:r>
      <w:r w:rsidRPr="0066733F">
        <w:t>.</w:t>
      </w:r>
      <w:r>
        <w:rPr>
          <w:rFonts w:hint="eastAsia"/>
        </w:rPr>
        <w:t>1</w:t>
      </w:r>
      <w:proofErr w:type="gramEnd"/>
      <w:r w:rsidRPr="00F94D0B">
        <w:rPr>
          <w:rFonts w:hint="eastAsia"/>
        </w:rPr>
        <w:tab/>
      </w:r>
      <w:r>
        <w:t>Introduction</w:t>
      </w:r>
      <w:bookmarkEnd w:id="1"/>
    </w:p>
    <w:p w:rsidR="0095712B" w:rsidRPr="0095712B" w:rsidRDefault="0092653E" w:rsidP="0095712B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This solution addresses the Key Issue 14: Positioning Access selection for LCS service.</w:t>
      </w:r>
    </w:p>
    <w:p w:rsidR="00B07E9B" w:rsidRDefault="00B07E9B" w:rsidP="00B07E9B">
      <w:pPr>
        <w:pStyle w:val="3"/>
      </w:pPr>
      <w:bookmarkStart w:id="2" w:name="_Toc513014835"/>
      <w:proofErr w:type="gramStart"/>
      <w:r>
        <w:t>6</w:t>
      </w:r>
      <w:r w:rsidRPr="0066733F">
        <w:t>.</w:t>
      </w:r>
      <w:r>
        <w:rPr>
          <w:rFonts w:hint="eastAsia"/>
        </w:rPr>
        <w:t>X</w:t>
      </w:r>
      <w:r w:rsidRPr="0066733F">
        <w:t>.</w:t>
      </w:r>
      <w:r>
        <w:t>2</w:t>
      </w:r>
      <w:proofErr w:type="gramEnd"/>
      <w:r w:rsidRPr="00F94D0B">
        <w:rPr>
          <w:rFonts w:hint="eastAsia"/>
        </w:rPr>
        <w:tab/>
      </w:r>
      <w:r>
        <w:t xml:space="preserve">Functional </w:t>
      </w:r>
      <w:r>
        <w:rPr>
          <w:rFonts w:hint="eastAsia"/>
        </w:rPr>
        <w:t>Description</w:t>
      </w:r>
      <w:bookmarkEnd w:id="2"/>
    </w:p>
    <w:p w:rsidR="0092653E" w:rsidRDefault="0092653E" w:rsidP="0092653E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</w:t>
      </w:r>
      <w:r>
        <w:rPr>
          <w:rFonts w:eastAsiaTheme="minorEastAsia" w:hint="eastAsia"/>
          <w:lang w:eastAsia="zh-CN"/>
        </w:rPr>
        <w:t xml:space="preserve">hen UE accesses 5GC via 3GPP access and non-3GPP access simultaneously, the UDM is responsible to manage separate/independent UE </w:t>
      </w:r>
      <w:r w:rsidR="00B31608">
        <w:rPr>
          <w:rFonts w:eastAsiaTheme="minorEastAsia" w:hint="eastAsia"/>
          <w:lang w:eastAsia="zh-CN"/>
        </w:rPr>
        <w:t>R</w:t>
      </w:r>
      <w:r>
        <w:rPr>
          <w:rFonts w:eastAsiaTheme="minorEastAsia" w:hint="eastAsia"/>
          <w:lang w:eastAsia="zh-CN"/>
        </w:rPr>
        <w:t>egistration procedures for each access.</w:t>
      </w:r>
      <w:r w:rsidR="00342D68">
        <w:rPr>
          <w:rFonts w:eastAsiaTheme="minorEastAsia" w:hint="eastAsia"/>
          <w:lang w:eastAsia="zh-CN"/>
        </w:rPr>
        <w:t xml:space="preserve"> </w:t>
      </w:r>
      <w:r w:rsidR="00BE7E42">
        <w:rPr>
          <w:rFonts w:eastAsiaTheme="minorEastAsia" w:hint="eastAsia"/>
          <w:lang w:eastAsia="zh-CN"/>
        </w:rPr>
        <w:t>For example, when UE initiates Registration procedure</w:t>
      </w:r>
      <w:r w:rsidR="00B31608" w:rsidRPr="00B31608">
        <w:rPr>
          <w:rFonts w:eastAsiaTheme="minorEastAsia" w:hint="eastAsia"/>
          <w:lang w:eastAsia="zh-CN"/>
        </w:rPr>
        <w:t xml:space="preserve"> </w:t>
      </w:r>
      <w:r w:rsidR="00B31608">
        <w:rPr>
          <w:rFonts w:eastAsiaTheme="minorEastAsia" w:hint="eastAsia"/>
          <w:lang w:eastAsia="zh-CN"/>
        </w:rPr>
        <w:t xml:space="preserve">over 3GPP access, </w:t>
      </w:r>
      <w:r w:rsidR="00BE7E42">
        <w:rPr>
          <w:rFonts w:eastAsiaTheme="minorEastAsia" w:hint="eastAsia"/>
          <w:lang w:eastAsia="zh-CN"/>
        </w:rPr>
        <w:t xml:space="preserve">the AMF registers with the UDM by providing, e.g. AMF ID and Access Type. </w:t>
      </w:r>
      <w:r w:rsidR="00BE7E42">
        <w:rPr>
          <w:rFonts w:eastAsiaTheme="minorEastAsia"/>
          <w:lang w:eastAsia="zh-CN"/>
        </w:rPr>
        <w:t>T</w:t>
      </w:r>
      <w:r w:rsidR="00BE7E42">
        <w:rPr>
          <w:rFonts w:eastAsiaTheme="minorEastAsia" w:hint="eastAsia"/>
          <w:lang w:eastAsia="zh-CN"/>
        </w:rPr>
        <w:t xml:space="preserve">he UDM stores the AMF ID </w:t>
      </w:r>
      <w:r w:rsidR="00BE7E42">
        <w:rPr>
          <w:rFonts w:eastAsiaTheme="minorEastAsia"/>
          <w:lang w:eastAsia="zh-CN"/>
        </w:rPr>
        <w:t>associated</w:t>
      </w:r>
      <w:r w:rsidR="00BE7E42">
        <w:rPr>
          <w:rFonts w:eastAsiaTheme="minorEastAsia" w:hint="eastAsia"/>
          <w:lang w:eastAsia="zh-CN"/>
        </w:rPr>
        <w:t xml:space="preserve"> to the Access Type and does not remove the AMF ID </w:t>
      </w:r>
      <w:r w:rsidR="00BE7E42">
        <w:rPr>
          <w:rFonts w:eastAsiaTheme="minorEastAsia"/>
          <w:lang w:eastAsia="zh-CN"/>
        </w:rPr>
        <w:t>associated</w:t>
      </w:r>
      <w:r w:rsidR="00BE7E42">
        <w:rPr>
          <w:rFonts w:eastAsiaTheme="minorEastAsia" w:hint="eastAsia"/>
          <w:lang w:eastAsia="zh-CN"/>
        </w:rPr>
        <w:t xml:space="preserve"> to the other Access Type.</w:t>
      </w:r>
    </w:p>
    <w:p w:rsidR="00C02975" w:rsidRDefault="00BE7E42" w:rsidP="0092653E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When UDM receives request from GMLC, it is proposed that UDM </w:t>
      </w:r>
      <w:r w:rsidR="00C621C8">
        <w:rPr>
          <w:rFonts w:eastAsiaTheme="minorEastAsia" w:hint="eastAsia"/>
          <w:lang w:eastAsia="zh-CN"/>
        </w:rPr>
        <w:t>decides</w:t>
      </w:r>
      <w:r>
        <w:rPr>
          <w:rFonts w:eastAsiaTheme="minorEastAsia" w:hint="eastAsia"/>
          <w:lang w:eastAsia="zh-CN"/>
        </w:rPr>
        <w:t xml:space="preserve"> access</w:t>
      </w:r>
      <w:r w:rsidR="00C621C8">
        <w:rPr>
          <w:rFonts w:eastAsiaTheme="minorEastAsia" w:hint="eastAsia"/>
          <w:lang w:eastAsia="zh-CN"/>
        </w:rPr>
        <w:t xml:space="preserve"> type</w:t>
      </w:r>
      <w:r>
        <w:rPr>
          <w:rFonts w:eastAsiaTheme="minorEastAsia" w:hint="eastAsia"/>
          <w:lang w:eastAsia="zh-CN"/>
        </w:rPr>
        <w:t xml:space="preserve"> to transmit the location information</w:t>
      </w:r>
      <w:r w:rsidR="00C02975">
        <w:rPr>
          <w:rFonts w:eastAsiaTheme="minorEastAsia" w:hint="eastAsia"/>
          <w:lang w:eastAsia="zh-CN"/>
        </w:rPr>
        <w:t xml:space="preserve"> (</w:t>
      </w:r>
      <w:r w:rsidR="00C02975" w:rsidRPr="00951376">
        <w:rPr>
          <w:rFonts w:eastAsiaTheme="minorEastAsia" w:hint="eastAsia"/>
          <w:lang w:eastAsia="zh-CN"/>
        </w:rPr>
        <w:t xml:space="preserve">e.g. positioning </w:t>
      </w:r>
      <w:r w:rsidR="00C02975">
        <w:rPr>
          <w:rFonts w:eastAsiaTheme="minorEastAsia" w:hint="eastAsia"/>
          <w:lang w:eastAsia="zh-CN"/>
        </w:rPr>
        <w:t>message)</w:t>
      </w:r>
      <w:r w:rsidR="00C621C8">
        <w:rPr>
          <w:rFonts w:eastAsiaTheme="minorEastAsia" w:hint="eastAsia"/>
          <w:lang w:eastAsia="zh-CN"/>
        </w:rPr>
        <w:t xml:space="preserve"> based on, e.g. access type</w:t>
      </w:r>
      <w:r w:rsidR="00C02975">
        <w:rPr>
          <w:rFonts w:eastAsiaTheme="minorEastAsia" w:hint="eastAsia"/>
          <w:lang w:eastAsia="zh-CN"/>
        </w:rPr>
        <w:t xml:space="preserve"> and </w:t>
      </w:r>
      <w:r w:rsidR="00C621C8">
        <w:rPr>
          <w:rFonts w:eastAsiaTheme="minorEastAsia"/>
          <w:lang w:eastAsia="zh-CN"/>
        </w:rPr>
        <w:t>associated</w:t>
      </w:r>
      <w:r w:rsidR="00C621C8">
        <w:rPr>
          <w:rFonts w:eastAsiaTheme="minorEastAsia" w:hint="eastAsia"/>
          <w:lang w:eastAsia="zh-CN"/>
        </w:rPr>
        <w:t xml:space="preserve"> serving AMF</w:t>
      </w:r>
      <w:r w:rsidR="00C02975">
        <w:rPr>
          <w:rFonts w:eastAsiaTheme="minorEastAsia" w:hint="eastAsia"/>
          <w:lang w:eastAsia="zh-CN"/>
        </w:rPr>
        <w:t xml:space="preserve"> which is </w:t>
      </w:r>
      <w:r w:rsidR="000C3F7A">
        <w:rPr>
          <w:rFonts w:eastAsiaTheme="minorEastAsia" w:hint="eastAsia"/>
          <w:lang w:eastAsia="zh-CN"/>
        </w:rPr>
        <w:t>provided by AMF</w:t>
      </w:r>
      <w:r w:rsidR="00C02975">
        <w:rPr>
          <w:rFonts w:eastAsiaTheme="minorEastAsia" w:hint="eastAsia"/>
          <w:lang w:eastAsia="zh-CN"/>
        </w:rPr>
        <w:t xml:space="preserve"> during Registration procedure</w:t>
      </w:r>
      <w:r w:rsidR="00C621C8">
        <w:rPr>
          <w:rFonts w:eastAsiaTheme="minorEastAsia" w:hint="eastAsia"/>
          <w:lang w:eastAsia="zh-CN"/>
        </w:rPr>
        <w:t xml:space="preserve"> and the UE state</w:t>
      </w:r>
      <w:r w:rsidR="0031215E">
        <w:rPr>
          <w:rFonts w:eastAsiaTheme="minorEastAsia" w:hint="eastAsia"/>
          <w:lang w:eastAsia="zh-CN"/>
        </w:rPr>
        <w:t xml:space="preserve"> change in the access type</w:t>
      </w:r>
      <w:r w:rsidR="000C3F7A">
        <w:rPr>
          <w:rFonts w:eastAsiaTheme="minorEastAsia" w:hint="eastAsia"/>
          <w:lang w:eastAsia="zh-CN"/>
        </w:rPr>
        <w:t xml:space="preserve"> (e.g.</w:t>
      </w:r>
      <w:r w:rsidR="00E567F1">
        <w:rPr>
          <w:rFonts w:eastAsiaTheme="minorEastAsia" w:hint="eastAsia"/>
          <w:lang w:eastAsia="zh-CN"/>
        </w:rPr>
        <w:t xml:space="preserve"> connectivity state changes</w:t>
      </w:r>
      <w:r w:rsidR="000C3F7A">
        <w:rPr>
          <w:rFonts w:eastAsiaTheme="minorEastAsia" w:hint="eastAsia"/>
          <w:lang w:eastAsia="zh-CN"/>
        </w:rPr>
        <w:t xml:space="preserve">) which </w:t>
      </w:r>
      <w:r w:rsidR="000C3F7A">
        <w:rPr>
          <w:rFonts w:eastAsiaTheme="minorEastAsia" w:hint="eastAsia"/>
          <w:lang w:eastAsia="zh-CN"/>
        </w:rPr>
        <w:lastRenderedPageBreak/>
        <w:t xml:space="preserve">is obtained by </w:t>
      </w:r>
      <w:r w:rsidR="00696015">
        <w:rPr>
          <w:rFonts w:eastAsiaTheme="minorEastAsia" w:hint="eastAsia"/>
          <w:lang w:eastAsia="zh-CN"/>
        </w:rPr>
        <w:t>subscribing UE</w:t>
      </w:r>
      <w:r w:rsidR="00E567F1">
        <w:rPr>
          <w:rFonts w:eastAsiaTheme="minorEastAsia" w:hint="eastAsia"/>
          <w:lang w:eastAsia="zh-CN"/>
        </w:rPr>
        <w:t xml:space="preserve"> access and mobility information event</w:t>
      </w:r>
      <w:r w:rsidR="00696015">
        <w:rPr>
          <w:rFonts w:eastAsiaTheme="minorEastAsia" w:hint="eastAsia"/>
          <w:lang w:eastAsia="zh-CN"/>
        </w:rPr>
        <w:t xml:space="preserve"> to AMF</w:t>
      </w:r>
      <w:r>
        <w:rPr>
          <w:rFonts w:eastAsiaTheme="minorEastAsia" w:hint="eastAsia"/>
          <w:lang w:eastAsia="zh-CN"/>
        </w:rPr>
        <w:t>.</w:t>
      </w:r>
      <w:r w:rsidR="00C621C8">
        <w:rPr>
          <w:rFonts w:eastAsiaTheme="minorEastAsia" w:hint="eastAsia"/>
          <w:lang w:eastAsia="zh-CN"/>
        </w:rPr>
        <w:t xml:space="preserve"> </w:t>
      </w:r>
      <w:r w:rsidR="00531840">
        <w:rPr>
          <w:rFonts w:eastAsiaTheme="minorEastAsia" w:hint="eastAsia"/>
          <w:lang w:eastAsia="zh-CN"/>
        </w:rPr>
        <w:t>T</w:t>
      </w:r>
      <w:r w:rsidR="00C621C8">
        <w:rPr>
          <w:rFonts w:eastAsiaTheme="minorEastAsia" w:hint="eastAsia"/>
          <w:lang w:eastAsia="zh-CN"/>
        </w:rPr>
        <w:t xml:space="preserve">he UDM provides </w:t>
      </w:r>
      <w:r w:rsidR="00531840">
        <w:rPr>
          <w:rFonts w:eastAsiaTheme="minorEastAsia" w:hint="eastAsia"/>
          <w:lang w:eastAsia="zh-CN"/>
        </w:rPr>
        <w:t>Access T</w:t>
      </w:r>
      <w:r w:rsidR="00C621C8">
        <w:rPr>
          <w:rFonts w:eastAsiaTheme="minorEastAsia" w:hint="eastAsia"/>
          <w:lang w:eastAsia="zh-CN"/>
        </w:rPr>
        <w:t>ype to the GMLC.</w:t>
      </w:r>
    </w:p>
    <w:p w:rsidR="00B07E9B" w:rsidRDefault="00B07E9B" w:rsidP="00B07E9B">
      <w:pPr>
        <w:pStyle w:val="3"/>
      </w:pPr>
      <w:bookmarkStart w:id="3" w:name="_Toc513014836"/>
      <w:proofErr w:type="gramStart"/>
      <w:r>
        <w:t>6.X.</w:t>
      </w:r>
      <w:r>
        <w:rPr>
          <w:rFonts w:hint="eastAsia"/>
          <w:lang w:eastAsia="zh-CN"/>
        </w:rPr>
        <w:t>3</w:t>
      </w:r>
      <w:proofErr w:type="gramEnd"/>
      <w:r>
        <w:tab/>
        <w:t>Procedures</w:t>
      </w:r>
      <w:bookmarkEnd w:id="3"/>
    </w:p>
    <w:p w:rsidR="0031215E" w:rsidRPr="00013747" w:rsidRDefault="00A82B6C" w:rsidP="00013747">
      <w:pPr>
        <w:pStyle w:val="TH"/>
        <w:rPr>
          <w:rFonts w:eastAsia="宋体"/>
        </w:rPr>
      </w:pPr>
      <w:r>
        <w:object w:dxaOrig="12159" w:dyaOrig="103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5pt;height:411.25pt" o:ole="">
            <v:imagedata r:id="rId9" o:title=""/>
          </v:shape>
          <o:OLEObject Type="Embed" ProgID="Visio.Drawing.11" ShapeID="_x0000_i1025" DrawAspect="Content" ObjectID="_1588516177" r:id="rId10"/>
        </w:object>
      </w:r>
    </w:p>
    <w:p w:rsidR="00013747" w:rsidRDefault="00013747" w:rsidP="00013747">
      <w:pPr>
        <w:pStyle w:val="TF"/>
        <w:outlineLvl w:val="0"/>
        <w:rPr>
          <w:rFonts w:eastAsiaTheme="minorEastAsia"/>
          <w:lang w:eastAsia="zh-CN"/>
        </w:rPr>
      </w:pPr>
      <w:r w:rsidRPr="004E7389">
        <w:t xml:space="preserve">Figure </w:t>
      </w:r>
      <w:r>
        <w:t>6.</w:t>
      </w:r>
      <w:r>
        <w:rPr>
          <w:rFonts w:eastAsiaTheme="minorEastAsia" w:hint="eastAsia"/>
          <w:lang w:eastAsia="zh-CN"/>
        </w:rPr>
        <w:t>X</w:t>
      </w:r>
      <w:r w:rsidRPr="004E7389">
        <w:t xml:space="preserve">.3-1: </w:t>
      </w:r>
      <w:r>
        <w:rPr>
          <w:rFonts w:eastAsiaTheme="minorEastAsia" w:hint="eastAsia"/>
          <w:lang w:eastAsia="zh-CN"/>
        </w:rPr>
        <w:t>Access Type selection for LCS service</w:t>
      </w:r>
    </w:p>
    <w:p w:rsidR="00013747" w:rsidRPr="00F25D22" w:rsidRDefault="00013747" w:rsidP="00013747">
      <w:pPr>
        <w:pStyle w:val="B1"/>
      </w:pPr>
      <w:r>
        <w:t>1.</w:t>
      </w:r>
      <w:r>
        <w:tab/>
      </w:r>
      <w:r w:rsidRPr="00F25D22">
        <w:t xml:space="preserve">An external </w:t>
      </w:r>
      <w:r>
        <w:t xml:space="preserve">LCS </w:t>
      </w:r>
      <w:r w:rsidRPr="00F25D22">
        <w:t>client sends a location request to an HGMLC in the HPLMN for the target UE. The HGMLC</w:t>
      </w:r>
      <w:r>
        <w:t xml:space="preserve"> verifies the authorization of the LCS Client to locate the target UE and </w:t>
      </w:r>
      <w:r w:rsidRPr="00F25D22">
        <w:t>UE privacy requirements.</w:t>
      </w:r>
    </w:p>
    <w:p w:rsidR="00013747" w:rsidRPr="00F25D22" w:rsidRDefault="00013747" w:rsidP="00013747">
      <w:pPr>
        <w:pStyle w:val="B1"/>
      </w:pPr>
      <w:r>
        <w:t>2.</w:t>
      </w:r>
      <w:r>
        <w:tab/>
      </w:r>
      <w:r w:rsidRPr="00F25D22">
        <w:t xml:space="preserve">The HGMLC invokes the </w:t>
      </w:r>
      <w:proofErr w:type="spellStart"/>
      <w:r w:rsidRPr="00E43CD3">
        <w:rPr>
          <w:lang w:val="en-US"/>
        </w:rPr>
        <w:t>Nudm_UE</w:t>
      </w:r>
      <w:proofErr w:type="spellEnd"/>
      <w:r w:rsidRPr="00E43CD3">
        <w:rPr>
          <w:lang w:val="en-US"/>
        </w:rPr>
        <w:t xml:space="preserve"> </w:t>
      </w:r>
      <w:proofErr w:type="spellStart"/>
      <w:r w:rsidRPr="00E43CD3">
        <w:rPr>
          <w:lang w:val="en-US"/>
        </w:rPr>
        <w:t>ContextManagement_Get</w:t>
      </w:r>
      <w:proofErr w:type="spellEnd"/>
      <w:r>
        <w:rPr>
          <w:lang w:val="en-US"/>
        </w:rPr>
        <w:t xml:space="preserve"> </w:t>
      </w:r>
      <w:r>
        <w:t xml:space="preserve">service operation towards </w:t>
      </w:r>
      <w:r w:rsidRPr="001909CB">
        <w:t xml:space="preserve">the home </w:t>
      </w:r>
      <w:r w:rsidRPr="00E43CD3">
        <w:rPr>
          <w:lang w:val="en-US"/>
        </w:rPr>
        <w:t>UDM</w:t>
      </w:r>
      <w:r w:rsidRPr="001909CB">
        <w:t xml:space="preserve"> of the target UE with the</w:t>
      </w:r>
      <w:r w:rsidRPr="00E43CD3">
        <w:t xml:space="preserve"> </w:t>
      </w:r>
      <w:r w:rsidRPr="00E43CD3">
        <w:rPr>
          <w:lang w:val="en-US"/>
        </w:rPr>
        <w:t xml:space="preserve">GPSI or </w:t>
      </w:r>
      <w:r w:rsidRPr="00E43CD3">
        <w:t xml:space="preserve">SUPI </w:t>
      </w:r>
      <w:r w:rsidRPr="001909CB">
        <w:t xml:space="preserve">of </w:t>
      </w:r>
      <w:r>
        <w:t xml:space="preserve">the </w:t>
      </w:r>
      <w:r w:rsidRPr="001909CB">
        <w:t>UE</w:t>
      </w:r>
      <w:r w:rsidRPr="00F25D22">
        <w:t>.</w:t>
      </w:r>
    </w:p>
    <w:p w:rsidR="0048462B" w:rsidRDefault="0048462B" w:rsidP="0048462B">
      <w:pPr>
        <w:pStyle w:val="B1"/>
        <w:rPr>
          <w:rFonts w:eastAsiaTheme="minorEastAsia"/>
          <w:lang w:eastAsia="zh-CN"/>
        </w:rPr>
      </w:pPr>
      <w:r>
        <w:t>3.</w:t>
      </w:r>
      <w:r>
        <w:tab/>
      </w:r>
      <w:r w:rsidRPr="00F25D22">
        <w:t xml:space="preserve">The UDM returns the serving AMF address and possibly a VGMLC address and/or an LMF address in the VPLMN. The UDM </w:t>
      </w:r>
      <w:r>
        <w:rPr>
          <w:rFonts w:eastAsiaTheme="minorEastAsia" w:hint="eastAsia"/>
          <w:lang w:eastAsia="zh-CN"/>
        </w:rPr>
        <w:t xml:space="preserve">also selects </w:t>
      </w:r>
      <w:r w:rsidR="0050744C">
        <w:rPr>
          <w:rFonts w:eastAsiaTheme="minorEastAsia" w:hint="eastAsia"/>
          <w:lang w:eastAsia="zh-CN"/>
        </w:rPr>
        <w:t xml:space="preserve">and returns </w:t>
      </w:r>
      <w:r>
        <w:rPr>
          <w:rFonts w:eastAsiaTheme="minorEastAsia" w:hint="eastAsia"/>
          <w:lang w:eastAsia="zh-CN"/>
        </w:rPr>
        <w:t xml:space="preserve">Access Type to transmit the location information based on, e.g. </w:t>
      </w:r>
      <w:r w:rsidR="00EE7016">
        <w:rPr>
          <w:rFonts w:eastAsiaTheme="minorEastAsia" w:hint="eastAsia"/>
          <w:lang w:eastAsia="zh-CN"/>
        </w:rPr>
        <w:t>A</w:t>
      </w:r>
      <w:r>
        <w:rPr>
          <w:rFonts w:eastAsiaTheme="minorEastAsia" w:hint="eastAsia"/>
          <w:lang w:eastAsia="zh-CN"/>
        </w:rPr>
        <w:t xml:space="preserve">ccess </w:t>
      </w:r>
      <w:r w:rsidR="00EE7016">
        <w:rPr>
          <w:rFonts w:eastAsiaTheme="minorEastAsia" w:hint="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ype, </w:t>
      </w:r>
      <w:r>
        <w:rPr>
          <w:rFonts w:eastAsiaTheme="minorEastAsia"/>
          <w:lang w:eastAsia="zh-CN"/>
        </w:rPr>
        <w:t>associated</w:t>
      </w:r>
      <w:r>
        <w:rPr>
          <w:rFonts w:eastAsiaTheme="minorEastAsia" w:hint="eastAsia"/>
          <w:lang w:eastAsia="zh-CN"/>
        </w:rPr>
        <w:t xml:space="preserve"> serving AMF and the UE state change</w:t>
      </w:r>
      <w:r w:rsidR="00EE7016">
        <w:rPr>
          <w:rFonts w:eastAsiaTheme="minorEastAsia" w:hint="eastAsia"/>
          <w:lang w:eastAsia="zh-CN"/>
        </w:rPr>
        <w:t xml:space="preserve"> (e.g. connectivity state changes)</w:t>
      </w:r>
      <w:r>
        <w:rPr>
          <w:rFonts w:eastAsiaTheme="minorEastAsia" w:hint="eastAsia"/>
          <w:lang w:eastAsia="zh-CN"/>
        </w:rPr>
        <w:t xml:space="preserve"> in the access.</w:t>
      </w:r>
      <w:r w:rsidR="00EC6592">
        <w:rPr>
          <w:rFonts w:eastAsiaTheme="minorEastAsia" w:hint="eastAsia"/>
          <w:lang w:eastAsia="zh-CN"/>
        </w:rPr>
        <w:t xml:space="preserve"> </w:t>
      </w:r>
      <w:r w:rsidR="00EC6592">
        <w:rPr>
          <w:rFonts w:eastAsiaTheme="minorEastAsia"/>
          <w:lang w:eastAsia="zh-CN"/>
        </w:rPr>
        <w:t>I</w:t>
      </w:r>
      <w:r w:rsidR="00EC6592">
        <w:rPr>
          <w:rFonts w:eastAsiaTheme="minorEastAsia" w:hint="eastAsia"/>
          <w:lang w:eastAsia="zh-CN"/>
        </w:rPr>
        <w:t xml:space="preserve">f the serving AMF for different </w:t>
      </w:r>
      <w:r w:rsidR="002A2A04">
        <w:rPr>
          <w:rFonts w:eastAsiaTheme="minorEastAsia" w:hint="eastAsia"/>
          <w:lang w:eastAsia="zh-CN"/>
        </w:rPr>
        <w:t>A</w:t>
      </w:r>
      <w:r w:rsidR="00EC6592">
        <w:rPr>
          <w:rFonts w:eastAsiaTheme="minorEastAsia" w:hint="eastAsia"/>
          <w:lang w:eastAsia="zh-CN"/>
        </w:rPr>
        <w:t xml:space="preserve">ccess </w:t>
      </w:r>
      <w:r w:rsidR="002A2A04">
        <w:rPr>
          <w:rFonts w:eastAsiaTheme="minorEastAsia" w:hint="eastAsia"/>
          <w:lang w:eastAsia="zh-CN"/>
        </w:rPr>
        <w:t>T</w:t>
      </w:r>
      <w:r w:rsidR="00EC6592">
        <w:rPr>
          <w:rFonts w:eastAsiaTheme="minorEastAsia" w:hint="eastAsia"/>
          <w:lang w:eastAsia="zh-CN"/>
        </w:rPr>
        <w:t>ype is different, the UDM only returns the AMF address</w:t>
      </w:r>
      <w:r w:rsidR="00161AD2">
        <w:rPr>
          <w:rFonts w:eastAsiaTheme="minorEastAsia" w:hint="eastAsia"/>
          <w:lang w:eastAsia="zh-CN"/>
        </w:rPr>
        <w:t xml:space="preserve"> related to the selected Access Type</w:t>
      </w:r>
      <w:r w:rsidR="00A97720">
        <w:rPr>
          <w:rFonts w:eastAsiaTheme="minorEastAsia" w:hint="eastAsia"/>
          <w:lang w:eastAsia="zh-CN"/>
        </w:rPr>
        <w:t xml:space="preserve"> and will not return the Access Type</w:t>
      </w:r>
      <w:r w:rsidR="00EC6592">
        <w:rPr>
          <w:rFonts w:eastAsiaTheme="minorEastAsia" w:hint="eastAsia"/>
          <w:lang w:eastAsia="zh-CN"/>
        </w:rPr>
        <w:t>.</w:t>
      </w:r>
    </w:p>
    <w:p w:rsidR="0050744C" w:rsidRPr="00F25D22" w:rsidRDefault="0050744C" w:rsidP="0050744C">
      <w:pPr>
        <w:pStyle w:val="B1"/>
      </w:pPr>
      <w:r>
        <w:t>4.</w:t>
      </w:r>
      <w:r>
        <w:tab/>
      </w:r>
      <w:r w:rsidRPr="00F25D22">
        <w:t xml:space="preserve">The HGMLC forwards the </w:t>
      </w:r>
      <w:r>
        <w:t>location request to the VGMLC</w:t>
      </w:r>
      <w:r w:rsidRPr="00F25D22">
        <w:t xml:space="preserve"> and includes the AMF address, the target UE identity (e.g. SUPI), any LMF address received in step 3 and </w:t>
      </w:r>
      <w:r w:rsidR="00E02E41">
        <w:rPr>
          <w:rFonts w:eastAsiaTheme="minorEastAsia" w:hint="eastAsia"/>
          <w:lang w:eastAsia="zh-CN"/>
        </w:rPr>
        <w:t>A</w:t>
      </w:r>
      <w:r>
        <w:rPr>
          <w:rFonts w:eastAsiaTheme="minorEastAsia" w:hint="eastAsia"/>
          <w:lang w:eastAsia="zh-CN"/>
        </w:rPr>
        <w:t xml:space="preserve">ccess </w:t>
      </w:r>
      <w:r w:rsidR="00E02E41">
        <w:rPr>
          <w:rFonts w:eastAsiaTheme="minorEastAsia" w:hint="eastAsia"/>
          <w:lang w:eastAsia="zh-CN"/>
        </w:rPr>
        <w:t>T</w:t>
      </w:r>
      <w:r>
        <w:rPr>
          <w:rFonts w:eastAsiaTheme="minorEastAsia" w:hint="eastAsia"/>
          <w:lang w:eastAsia="zh-CN"/>
        </w:rPr>
        <w:t>ype</w:t>
      </w:r>
      <w:r w:rsidRPr="00F25D22">
        <w:t>.</w:t>
      </w:r>
    </w:p>
    <w:p w:rsidR="0050744C" w:rsidRPr="0050744C" w:rsidRDefault="0050744C" w:rsidP="0050744C">
      <w:pPr>
        <w:pStyle w:val="B1"/>
        <w:rPr>
          <w:rFonts w:eastAsiaTheme="minorEastAsia"/>
          <w:lang w:eastAsia="zh-CN"/>
        </w:rPr>
      </w:pPr>
      <w:r>
        <w:t>5</w:t>
      </w:r>
      <w:r>
        <w:rPr>
          <w:rFonts w:eastAsiaTheme="minorEastAsia" w:hint="eastAsia"/>
          <w:lang w:eastAsia="zh-CN"/>
        </w:rPr>
        <w:t>a</w:t>
      </w:r>
      <w:r>
        <w:t>.</w:t>
      </w:r>
      <w:r>
        <w:tab/>
      </w:r>
      <w:r>
        <w:rPr>
          <w:rFonts w:eastAsiaTheme="minorEastAsia" w:hint="eastAsia"/>
          <w:lang w:eastAsia="zh-CN"/>
        </w:rPr>
        <w:t xml:space="preserve">[Conditional] </w:t>
      </w:r>
      <w:r w:rsidR="00E02E41">
        <w:rPr>
          <w:rFonts w:eastAsiaTheme="minorEastAsia" w:hint="eastAsia"/>
          <w:lang w:eastAsia="zh-CN"/>
        </w:rPr>
        <w:t>If solution in clause</w:t>
      </w:r>
      <w:r w:rsidR="00046439">
        <w:rPr>
          <w:rFonts w:eastAsiaTheme="minorEastAsia"/>
          <w:lang w:val="en-US" w:eastAsia="zh-CN"/>
        </w:rPr>
        <w:t> </w:t>
      </w:r>
      <w:r w:rsidR="00E02E41">
        <w:rPr>
          <w:rFonts w:eastAsiaTheme="minorEastAsia" w:hint="eastAsia"/>
          <w:lang w:eastAsia="zh-CN"/>
        </w:rPr>
        <w:t>6.2 in TR</w:t>
      </w:r>
      <w:r w:rsidR="00046439">
        <w:rPr>
          <w:rFonts w:eastAsiaTheme="minorEastAsia"/>
          <w:lang w:val="en-US" w:eastAsia="zh-CN"/>
        </w:rPr>
        <w:t> </w:t>
      </w:r>
      <w:r w:rsidR="00E02E41">
        <w:rPr>
          <w:rFonts w:eastAsiaTheme="minorEastAsia" w:hint="eastAsia"/>
          <w:lang w:eastAsia="zh-CN"/>
        </w:rPr>
        <w:t>23.731 (i.e.</w:t>
      </w:r>
      <w:r>
        <w:rPr>
          <w:rFonts w:eastAsiaTheme="minorEastAsia" w:hint="eastAsia"/>
          <w:lang w:eastAsia="zh-CN"/>
        </w:rPr>
        <w:t xml:space="preserve"> </w:t>
      </w:r>
      <w:r w:rsidR="0075069E" w:rsidRPr="00951376">
        <w:rPr>
          <w:rFonts w:eastAsiaTheme="minorEastAsia"/>
          <w:lang w:eastAsia="zh-CN"/>
        </w:rPr>
        <w:t xml:space="preserve">LMF </w:t>
      </w:r>
      <w:r w:rsidR="00E02E41" w:rsidRPr="00951376">
        <w:rPr>
          <w:rFonts w:eastAsiaTheme="minorEastAsia" w:hint="eastAsia"/>
          <w:lang w:eastAsia="zh-CN"/>
        </w:rPr>
        <w:t>B</w:t>
      </w:r>
      <w:r w:rsidR="00E02E41" w:rsidRPr="00951376">
        <w:rPr>
          <w:rFonts w:eastAsiaTheme="minorEastAsia"/>
          <w:lang w:eastAsia="zh-CN"/>
        </w:rPr>
        <w:t xml:space="preserve">ased </w:t>
      </w:r>
      <w:r w:rsidR="00E02E41" w:rsidRPr="00951376">
        <w:rPr>
          <w:rFonts w:eastAsiaTheme="minorEastAsia" w:hint="eastAsia"/>
          <w:lang w:eastAsia="zh-CN"/>
        </w:rPr>
        <w:t>L</w:t>
      </w:r>
      <w:r w:rsidR="00E02E41" w:rsidRPr="00951376">
        <w:rPr>
          <w:rFonts w:eastAsiaTheme="minorEastAsia"/>
          <w:lang w:eastAsia="zh-CN"/>
        </w:rPr>
        <w:t xml:space="preserve">ocation </w:t>
      </w:r>
      <w:r w:rsidR="00E02E41" w:rsidRPr="00951376">
        <w:rPr>
          <w:rFonts w:eastAsiaTheme="minorEastAsia" w:hint="eastAsia"/>
          <w:lang w:eastAsia="zh-CN"/>
        </w:rPr>
        <w:t>S</w:t>
      </w:r>
      <w:r w:rsidR="0075069E" w:rsidRPr="00951376">
        <w:rPr>
          <w:rFonts w:eastAsiaTheme="minorEastAsia"/>
          <w:lang w:eastAsia="zh-CN"/>
        </w:rPr>
        <w:t>olution</w:t>
      </w:r>
      <w:r w:rsidR="00E02E41" w:rsidRPr="00951376">
        <w:rPr>
          <w:rFonts w:eastAsiaTheme="minorEastAsia" w:hint="eastAsia"/>
          <w:lang w:eastAsia="zh-CN"/>
        </w:rPr>
        <w:t>)</w:t>
      </w:r>
      <w:r w:rsidR="00E02E41">
        <w:rPr>
          <w:rFonts w:eastAsiaTheme="minorEastAsia" w:hint="eastAsia"/>
          <w:lang w:eastAsia="zh-CN"/>
        </w:rPr>
        <w:t xml:space="preserve"> is </w:t>
      </w:r>
      <w:r w:rsidR="00046439">
        <w:rPr>
          <w:rFonts w:eastAsiaTheme="minorEastAsia" w:hint="eastAsia"/>
          <w:lang w:eastAsia="zh-CN"/>
        </w:rPr>
        <w:t>performed</w:t>
      </w:r>
      <w:r>
        <w:rPr>
          <w:rFonts w:eastAsiaTheme="minorEastAsia" w:hint="eastAsia"/>
          <w:lang w:eastAsia="zh-CN"/>
        </w:rPr>
        <w:t>, t</w:t>
      </w:r>
      <w:r w:rsidRPr="00F25D22">
        <w:t xml:space="preserve">he VGMLC </w:t>
      </w:r>
      <w:r>
        <w:rPr>
          <w:rFonts w:eastAsiaTheme="minorEastAsia" w:hint="eastAsia"/>
          <w:lang w:eastAsia="zh-CN"/>
        </w:rPr>
        <w:t>in</w:t>
      </w:r>
      <w:r>
        <w:t xml:space="preserve">vokes the </w:t>
      </w:r>
      <w:proofErr w:type="spellStart"/>
      <w:r>
        <w:t>Nlmf_ProvideLocation</w:t>
      </w:r>
      <w:proofErr w:type="spellEnd"/>
      <w:r>
        <w:t xml:space="preserve"> </w:t>
      </w:r>
      <w:r w:rsidRPr="00F25D22">
        <w:t>Request service operation to forward the location request</w:t>
      </w:r>
      <w:r>
        <w:rPr>
          <w:rFonts w:eastAsiaTheme="minorEastAsia" w:hint="eastAsia"/>
          <w:lang w:eastAsia="zh-CN"/>
        </w:rPr>
        <w:t xml:space="preserve"> and </w:t>
      </w:r>
      <w:r w:rsidR="00E02E41">
        <w:rPr>
          <w:rFonts w:eastAsiaTheme="minorEastAsia" w:hint="eastAsia"/>
          <w:lang w:eastAsia="zh-CN"/>
        </w:rPr>
        <w:t>A</w:t>
      </w:r>
      <w:r>
        <w:rPr>
          <w:rFonts w:eastAsiaTheme="minorEastAsia" w:hint="eastAsia"/>
          <w:lang w:eastAsia="zh-CN"/>
        </w:rPr>
        <w:t xml:space="preserve">ccess </w:t>
      </w:r>
      <w:r w:rsidR="00E02E41">
        <w:rPr>
          <w:rFonts w:eastAsiaTheme="minorEastAsia" w:hint="eastAsia"/>
          <w:lang w:eastAsia="zh-CN"/>
        </w:rPr>
        <w:t>T</w:t>
      </w:r>
      <w:r>
        <w:rPr>
          <w:rFonts w:eastAsiaTheme="minorEastAsia" w:hint="eastAsia"/>
          <w:lang w:eastAsia="zh-CN"/>
        </w:rPr>
        <w:t>ype</w:t>
      </w:r>
      <w:r w:rsidRPr="00F25D22">
        <w:t xml:space="preserve"> to the LMF.</w:t>
      </w:r>
    </w:p>
    <w:p w:rsidR="0050744C" w:rsidRDefault="0050744C" w:rsidP="0050744C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6a</w:t>
      </w:r>
      <w:r>
        <w:t>.</w:t>
      </w:r>
      <w:r>
        <w:tab/>
      </w:r>
      <w:r>
        <w:rPr>
          <w:rFonts w:eastAsiaTheme="minorEastAsia" w:hint="eastAsia"/>
          <w:lang w:eastAsia="zh-CN"/>
        </w:rPr>
        <w:t xml:space="preserve">[Conditional] If </w:t>
      </w:r>
      <w:r w:rsidR="00E02E41">
        <w:rPr>
          <w:rFonts w:eastAsiaTheme="minorEastAsia" w:hint="eastAsia"/>
          <w:lang w:eastAsia="zh-CN"/>
        </w:rPr>
        <w:t>step 5a is performed</w:t>
      </w:r>
      <w:r>
        <w:rPr>
          <w:rFonts w:eastAsiaTheme="minorEastAsia" w:hint="eastAsia"/>
          <w:lang w:eastAsia="zh-CN"/>
        </w:rPr>
        <w:t>, t</w:t>
      </w:r>
      <w:r w:rsidRPr="00F25D22">
        <w:t xml:space="preserve">he </w:t>
      </w:r>
      <w:r>
        <w:rPr>
          <w:rFonts w:eastAsiaTheme="minorEastAsia" w:hint="eastAsia"/>
          <w:lang w:eastAsia="zh-CN"/>
        </w:rPr>
        <w:t>LMF</w:t>
      </w:r>
      <w:r w:rsidRPr="00F25D22">
        <w:t xml:space="preserve"> </w:t>
      </w:r>
      <w:r>
        <w:rPr>
          <w:rFonts w:eastAsiaTheme="minorEastAsia" w:hint="eastAsia"/>
          <w:lang w:eastAsia="zh-CN"/>
        </w:rPr>
        <w:t>in</w:t>
      </w:r>
      <w:r>
        <w:t>vokes the N</w:t>
      </w:r>
      <w:r>
        <w:rPr>
          <w:rFonts w:eastAsiaTheme="minorEastAsia" w:hint="eastAsia"/>
          <w:lang w:eastAsia="zh-CN"/>
        </w:rPr>
        <w:t>a</w:t>
      </w:r>
      <w:r>
        <w:t>mf_</w:t>
      </w:r>
      <w:r>
        <w:rPr>
          <w:rFonts w:eastAsiaTheme="minorEastAsia" w:hint="eastAsia"/>
          <w:lang w:eastAsia="zh-CN"/>
        </w:rPr>
        <w:t>Communication_N1N2Message Transfer</w:t>
      </w:r>
      <w:r w:rsidRPr="00F25D22">
        <w:t xml:space="preserve"> </w:t>
      </w:r>
      <w:r w:rsidRPr="00F25D22">
        <w:lastRenderedPageBreak/>
        <w:t xml:space="preserve">service operation to </w:t>
      </w:r>
      <w:r w:rsidR="007F0809">
        <w:rPr>
          <w:rFonts w:eastAsiaTheme="minorEastAsia" w:hint="eastAsia"/>
          <w:lang w:eastAsia="zh-CN"/>
        </w:rPr>
        <w:t>send</w:t>
      </w:r>
      <w:r w:rsidRPr="00F25D22">
        <w:t xml:space="preserve"> the </w:t>
      </w:r>
      <w:r>
        <w:rPr>
          <w:rFonts w:eastAsiaTheme="minorEastAsia" w:hint="eastAsia"/>
          <w:lang w:eastAsia="zh-CN"/>
        </w:rPr>
        <w:t>Positioning Message and Access Type</w:t>
      </w:r>
      <w:r w:rsidRPr="00F25D22">
        <w:t xml:space="preserve"> to the </w:t>
      </w:r>
      <w:r>
        <w:rPr>
          <w:rFonts w:eastAsiaTheme="minorEastAsia" w:hint="eastAsia"/>
          <w:lang w:eastAsia="zh-CN"/>
        </w:rPr>
        <w:t>A</w:t>
      </w:r>
      <w:r w:rsidRPr="00F25D22">
        <w:t>MF.</w:t>
      </w:r>
    </w:p>
    <w:p w:rsidR="0050744C" w:rsidRPr="0050744C" w:rsidRDefault="0050744C" w:rsidP="0050744C">
      <w:pPr>
        <w:pStyle w:val="B1"/>
        <w:rPr>
          <w:rFonts w:eastAsiaTheme="minorEastAsia"/>
          <w:lang w:eastAsia="zh-CN"/>
        </w:rPr>
      </w:pPr>
      <w:r>
        <w:t>5</w:t>
      </w:r>
      <w:r>
        <w:rPr>
          <w:rFonts w:eastAsiaTheme="minorEastAsia" w:hint="eastAsia"/>
          <w:lang w:eastAsia="zh-CN"/>
        </w:rPr>
        <w:t>b</w:t>
      </w:r>
      <w:r>
        <w:t>.</w:t>
      </w:r>
      <w:r>
        <w:tab/>
      </w:r>
      <w:r>
        <w:rPr>
          <w:rFonts w:eastAsiaTheme="minorEastAsia" w:hint="eastAsia"/>
          <w:lang w:eastAsia="zh-CN"/>
        </w:rPr>
        <w:t xml:space="preserve">[Conditional] </w:t>
      </w:r>
      <w:r w:rsidR="0075069E" w:rsidRPr="00951376">
        <w:rPr>
          <w:rFonts w:eastAsiaTheme="minorEastAsia"/>
          <w:lang w:eastAsia="zh-CN"/>
        </w:rPr>
        <w:t xml:space="preserve">If </w:t>
      </w:r>
      <w:r w:rsidR="007F0809" w:rsidRPr="00951376">
        <w:rPr>
          <w:rFonts w:eastAsiaTheme="minorEastAsia" w:hint="eastAsia"/>
          <w:lang w:eastAsia="zh-CN"/>
        </w:rPr>
        <w:t>solution in clause</w:t>
      </w:r>
      <w:r w:rsidR="00046439" w:rsidRPr="00951376">
        <w:rPr>
          <w:rFonts w:eastAsiaTheme="minorEastAsia"/>
          <w:lang w:val="en-US" w:eastAsia="zh-CN"/>
        </w:rPr>
        <w:t> </w:t>
      </w:r>
      <w:r w:rsidR="007F0809" w:rsidRPr="00951376">
        <w:rPr>
          <w:rFonts w:eastAsiaTheme="minorEastAsia" w:hint="eastAsia"/>
          <w:lang w:eastAsia="zh-CN"/>
        </w:rPr>
        <w:t>6.14 in TR</w:t>
      </w:r>
      <w:r w:rsidR="00046439" w:rsidRPr="00951376">
        <w:rPr>
          <w:rFonts w:eastAsiaTheme="minorEastAsia"/>
          <w:lang w:val="en-US" w:eastAsia="zh-CN"/>
        </w:rPr>
        <w:t> </w:t>
      </w:r>
      <w:r w:rsidR="007F0809" w:rsidRPr="00951376">
        <w:rPr>
          <w:rFonts w:eastAsiaTheme="minorEastAsia" w:hint="eastAsia"/>
          <w:lang w:eastAsia="zh-CN"/>
        </w:rPr>
        <w:t>23.731 (</w:t>
      </w:r>
      <w:r w:rsidR="007F0809" w:rsidRPr="00951376">
        <w:rPr>
          <w:rFonts w:eastAsiaTheme="minorEastAsia"/>
          <w:lang w:eastAsia="zh-CN"/>
        </w:rPr>
        <w:t>i.</w:t>
      </w:r>
      <w:r w:rsidR="007F0809" w:rsidRPr="00951376">
        <w:rPr>
          <w:rFonts w:eastAsiaTheme="minorEastAsia" w:hint="eastAsia"/>
          <w:lang w:eastAsia="zh-CN"/>
        </w:rPr>
        <w:t>e. Reuse R15 existing location service architecture for commercial use cases)</w:t>
      </w:r>
      <w:r>
        <w:rPr>
          <w:rFonts w:eastAsiaTheme="minorEastAsia" w:hint="eastAsia"/>
          <w:lang w:eastAsia="zh-CN"/>
        </w:rPr>
        <w:t xml:space="preserve"> is </w:t>
      </w:r>
      <w:r w:rsidR="00046439">
        <w:rPr>
          <w:rFonts w:eastAsiaTheme="minorEastAsia" w:hint="eastAsia"/>
          <w:lang w:eastAsia="zh-CN"/>
        </w:rPr>
        <w:t>performed</w:t>
      </w:r>
      <w:r>
        <w:rPr>
          <w:rFonts w:eastAsiaTheme="minorEastAsia" w:hint="eastAsia"/>
          <w:lang w:eastAsia="zh-CN"/>
        </w:rPr>
        <w:t>, t</w:t>
      </w:r>
      <w:r w:rsidRPr="00F25D22">
        <w:t xml:space="preserve">he VGMLC </w:t>
      </w:r>
      <w:r>
        <w:rPr>
          <w:rFonts w:eastAsiaTheme="minorEastAsia" w:hint="eastAsia"/>
          <w:lang w:eastAsia="zh-CN"/>
        </w:rPr>
        <w:t>in</w:t>
      </w:r>
      <w:r>
        <w:t xml:space="preserve">vokes the </w:t>
      </w:r>
      <w:proofErr w:type="spellStart"/>
      <w:r>
        <w:t>N</w:t>
      </w:r>
      <w:r>
        <w:rPr>
          <w:rFonts w:eastAsiaTheme="minorEastAsia" w:hint="eastAsia"/>
          <w:lang w:eastAsia="zh-CN"/>
        </w:rPr>
        <w:t>a</w:t>
      </w:r>
      <w:r>
        <w:t>mf_Location</w:t>
      </w:r>
      <w:r>
        <w:rPr>
          <w:rFonts w:eastAsiaTheme="minorEastAsia" w:hint="eastAsia"/>
          <w:lang w:eastAsia="zh-CN"/>
        </w:rPr>
        <w:t>_ProvideLocation_</w:t>
      </w:r>
      <w:r w:rsidRPr="00F25D22">
        <w:t>Request</w:t>
      </w:r>
      <w:proofErr w:type="spellEnd"/>
      <w:r w:rsidRPr="00F25D22">
        <w:t xml:space="preserve"> service operation to forward the </w:t>
      </w:r>
      <w:r w:rsidR="007F0809">
        <w:rPr>
          <w:rFonts w:eastAsiaTheme="minorEastAsia" w:hint="eastAsia"/>
          <w:lang w:eastAsia="zh-CN"/>
        </w:rPr>
        <w:t>A</w:t>
      </w:r>
      <w:r>
        <w:rPr>
          <w:rFonts w:eastAsiaTheme="minorEastAsia" w:hint="eastAsia"/>
          <w:lang w:eastAsia="zh-CN"/>
        </w:rPr>
        <w:t xml:space="preserve">ccess </w:t>
      </w:r>
      <w:r w:rsidR="007F0809">
        <w:rPr>
          <w:rFonts w:eastAsiaTheme="minorEastAsia" w:hint="eastAsia"/>
          <w:lang w:eastAsia="zh-CN"/>
        </w:rPr>
        <w:t>T</w:t>
      </w:r>
      <w:r>
        <w:rPr>
          <w:rFonts w:eastAsiaTheme="minorEastAsia" w:hint="eastAsia"/>
          <w:lang w:eastAsia="zh-CN"/>
        </w:rPr>
        <w:t>ype</w:t>
      </w:r>
      <w:r w:rsidRPr="00F25D22">
        <w:t xml:space="preserve"> to the </w:t>
      </w:r>
      <w:r>
        <w:rPr>
          <w:rFonts w:eastAsiaTheme="minorEastAsia" w:hint="eastAsia"/>
          <w:lang w:eastAsia="zh-CN"/>
        </w:rPr>
        <w:t>A</w:t>
      </w:r>
      <w:r w:rsidRPr="00F25D22">
        <w:t>MF.</w:t>
      </w:r>
    </w:p>
    <w:p w:rsidR="0050744C" w:rsidRPr="003A667F" w:rsidRDefault="0050744C" w:rsidP="0050744C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7</w:t>
      </w:r>
      <w:r>
        <w:t>.</w:t>
      </w:r>
      <w:r>
        <w:tab/>
      </w:r>
      <w:r>
        <w:rPr>
          <w:rFonts w:eastAsiaTheme="minorEastAsia" w:hint="eastAsia"/>
          <w:lang w:eastAsia="zh-CN"/>
        </w:rPr>
        <w:t xml:space="preserve">[Conditional] </w:t>
      </w:r>
      <w:proofErr w:type="gramStart"/>
      <w:r>
        <w:rPr>
          <w:rFonts w:eastAsiaTheme="minorEastAsia" w:hint="eastAsia"/>
          <w:lang w:eastAsia="zh-CN"/>
        </w:rPr>
        <w:t>If</w:t>
      </w:r>
      <w:proofErr w:type="gramEnd"/>
      <w:r>
        <w:rPr>
          <w:rFonts w:eastAsiaTheme="minorEastAsia" w:hint="eastAsia"/>
          <w:lang w:eastAsia="zh-CN"/>
        </w:rPr>
        <w:t xml:space="preserve"> the </w:t>
      </w:r>
      <w:r w:rsidR="00046439">
        <w:rPr>
          <w:rFonts w:eastAsiaTheme="minorEastAsia" w:hint="eastAsia"/>
          <w:lang w:eastAsia="zh-CN"/>
        </w:rPr>
        <w:t>A</w:t>
      </w:r>
      <w:r>
        <w:rPr>
          <w:rFonts w:eastAsiaTheme="minorEastAsia" w:hint="eastAsia"/>
          <w:lang w:eastAsia="zh-CN"/>
        </w:rPr>
        <w:t xml:space="preserve">ccess </w:t>
      </w:r>
      <w:r w:rsidR="00046439">
        <w:rPr>
          <w:rFonts w:eastAsiaTheme="minorEastAsia" w:hint="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ype is 3GPP access, </w:t>
      </w:r>
      <w:r w:rsidR="003A667F">
        <w:rPr>
          <w:rFonts w:eastAsiaTheme="minorEastAsia" w:hint="eastAsia"/>
          <w:lang w:eastAsia="zh-CN"/>
        </w:rPr>
        <w:t>the step is performed</w:t>
      </w:r>
      <w:r w:rsidRPr="00F25D22">
        <w:t>.</w:t>
      </w:r>
      <w:r w:rsidR="003A667F">
        <w:rPr>
          <w:rFonts w:eastAsiaTheme="minorEastAsia" w:hint="eastAsia"/>
          <w:lang w:eastAsia="zh-CN"/>
        </w:rPr>
        <w:t xml:space="preserve"> The step </w:t>
      </w:r>
      <w:r w:rsidR="007F0809">
        <w:rPr>
          <w:rFonts w:eastAsiaTheme="minorEastAsia" w:hint="eastAsia"/>
          <w:lang w:eastAsia="zh-CN"/>
        </w:rPr>
        <w:t>can be the</w:t>
      </w:r>
      <w:r w:rsidR="003A667F">
        <w:rPr>
          <w:rFonts w:eastAsiaTheme="minorEastAsia" w:hint="eastAsia"/>
          <w:lang w:eastAsia="zh-CN"/>
        </w:rPr>
        <w:t xml:space="preserve"> steps 2-6 in clause</w:t>
      </w:r>
      <w:r w:rsidR="00046439">
        <w:rPr>
          <w:rFonts w:eastAsiaTheme="minorEastAsia"/>
          <w:lang w:val="en-US" w:eastAsia="zh-CN"/>
        </w:rPr>
        <w:t> </w:t>
      </w:r>
      <w:r w:rsidR="003A667F">
        <w:rPr>
          <w:rFonts w:eastAsiaTheme="minorEastAsia" w:hint="eastAsia"/>
          <w:lang w:eastAsia="zh-CN"/>
        </w:rPr>
        <w:t xml:space="preserve">4.13.5.4 </w:t>
      </w:r>
      <w:proofErr w:type="spellStart"/>
      <w:r w:rsidR="003A667F">
        <w:rPr>
          <w:rFonts w:eastAsiaTheme="minorEastAsia" w:hint="eastAsia"/>
          <w:lang w:eastAsia="zh-CN"/>
        </w:rPr>
        <w:t>in</w:t>
      </w:r>
      <w:proofErr w:type="spellEnd"/>
      <w:r w:rsidR="003A667F">
        <w:rPr>
          <w:rFonts w:eastAsiaTheme="minorEastAsia" w:hint="eastAsia"/>
          <w:lang w:eastAsia="zh-CN"/>
        </w:rPr>
        <w:t xml:space="preserve"> TS</w:t>
      </w:r>
      <w:r w:rsidR="00046439">
        <w:rPr>
          <w:rFonts w:eastAsiaTheme="minorEastAsia"/>
          <w:lang w:val="en-US" w:eastAsia="zh-CN"/>
        </w:rPr>
        <w:t> </w:t>
      </w:r>
      <w:r w:rsidR="003A667F">
        <w:rPr>
          <w:rFonts w:eastAsiaTheme="minorEastAsia" w:hint="eastAsia"/>
          <w:lang w:eastAsia="zh-CN"/>
        </w:rPr>
        <w:t>23.502, steps 2-5 i</w:t>
      </w:r>
      <w:r w:rsidR="007F0809">
        <w:rPr>
          <w:rFonts w:eastAsiaTheme="minorEastAsia" w:hint="eastAsia"/>
          <w:lang w:eastAsia="zh-CN"/>
        </w:rPr>
        <w:t>n clause</w:t>
      </w:r>
      <w:r w:rsidR="00046439">
        <w:rPr>
          <w:rFonts w:eastAsiaTheme="minorEastAsia"/>
          <w:lang w:val="en-US" w:eastAsia="zh-CN"/>
        </w:rPr>
        <w:t> </w:t>
      </w:r>
      <w:r w:rsidR="007F0809">
        <w:rPr>
          <w:rFonts w:eastAsiaTheme="minorEastAsia" w:hint="eastAsia"/>
          <w:lang w:eastAsia="zh-CN"/>
        </w:rPr>
        <w:t xml:space="preserve">4.13.5.5 </w:t>
      </w:r>
      <w:proofErr w:type="spellStart"/>
      <w:r w:rsidR="007F0809">
        <w:rPr>
          <w:rFonts w:eastAsiaTheme="minorEastAsia" w:hint="eastAsia"/>
          <w:lang w:eastAsia="zh-CN"/>
        </w:rPr>
        <w:t>in</w:t>
      </w:r>
      <w:proofErr w:type="spellEnd"/>
      <w:r w:rsidR="007F0809">
        <w:rPr>
          <w:rFonts w:eastAsiaTheme="minorEastAsia" w:hint="eastAsia"/>
          <w:lang w:eastAsia="zh-CN"/>
        </w:rPr>
        <w:t xml:space="preserve"> TS</w:t>
      </w:r>
      <w:r w:rsidR="00046439">
        <w:rPr>
          <w:rFonts w:eastAsiaTheme="minorEastAsia"/>
          <w:lang w:val="en-US" w:eastAsia="zh-CN"/>
        </w:rPr>
        <w:t> </w:t>
      </w:r>
      <w:r w:rsidR="007F0809">
        <w:rPr>
          <w:rFonts w:eastAsiaTheme="minorEastAsia" w:hint="eastAsia"/>
          <w:lang w:eastAsia="zh-CN"/>
        </w:rPr>
        <w:t>23.502,</w:t>
      </w:r>
      <w:r w:rsidR="003A667F">
        <w:rPr>
          <w:rFonts w:eastAsiaTheme="minorEastAsia" w:hint="eastAsia"/>
          <w:lang w:eastAsia="zh-CN"/>
        </w:rPr>
        <w:t xml:space="preserve"> steps 2-4 in clause</w:t>
      </w:r>
      <w:r w:rsidR="00046439">
        <w:rPr>
          <w:rFonts w:eastAsiaTheme="minorEastAsia"/>
          <w:lang w:val="en-US" w:eastAsia="zh-CN"/>
        </w:rPr>
        <w:t> </w:t>
      </w:r>
      <w:r w:rsidR="003A667F">
        <w:rPr>
          <w:rFonts w:eastAsiaTheme="minorEastAsia" w:hint="eastAsia"/>
          <w:lang w:eastAsia="zh-CN"/>
        </w:rPr>
        <w:t xml:space="preserve">4.13.5.6 </w:t>
      </w:r>
      <w:proofErr w:type="spellStart"/>
      <w:r w:rsidR="003A667F">
        <w:rPr>
          <w:rFonts w:eastAsiaTheme="minorEastAsia" w:hint="eastAsia"/>
          <w:lang w:eastAsia="zh-CN"/>
        </w:rPr>
        <w:t>in</w:t>
      </w:r>
      <w:proofErr w:type="spellEnd"/>
      <w:r w:rsidR="003A667F">
        <w:rPr>
          <w:rFonts w:eastAsiaTheme="minorEastAsia" w:hint="eastAsia"/>
          <w:lang w:eastAsia="zh-CN"/>
        </w:rPr>
        <w:t xml:space="preserve"> TS</w:t>
      </w:r>
      <w:r w:rsidR="00046439">
        <w:rPr>
          <w:rFonts w:eastAsiaTheme="minorEastAsia"/>
          <w:lang w:val="en-US" w:eastAsia="zh-CN"/>
        </w:rPr>
        <w:t> </w:t>
      </w:r>
      <w:r w:rsidR="003A667F">
        <w:rPr>
          <w:rFonts w:eastAsiaTheme="minorEastAsia" w:hint="eastAsia"/>
          <w:lang w:eastAsia="zh-CN"/>
        </w:rPr>
        <w:t>23.502</w:t>
      </w:r>
      <w:r w:rsidR="007F0809">
        <w:rPr>
          <w:rFonts w:eastAsiaTheme="minorEastAsia" w:hint="eastAsia"/>
          <w:lang w:eastAsia="zh-CN"/>
        </w:rPr>
        <w:t xml:space="preserve"> </w:t>
      </w:r>
      <w:r w:rsidR="007F0809" w:rsidRPr="00951376">
        <w:rPr>
          <w:rFonts w:eastAsiaTheme="minorEastAsia" w:hint="eastAsia"/>
          <w:lang w:eastAsia="zh-CN"/>
        </w:rPr>
        <w:t>or other new position</w:t>
      </w:r>
      <w:r w:rsidR="00046439" w:rsidRPr="00951376">
        <w:rPr>
          <w:rFonts w:eastAsiaTheme="minorEastAsia" w:hint="eastAsia"/>
          <w:lang w:eastAsia="zh-CN"/>
        </w:rPr>
        <w:t>ing</w:t>
      </w:r>
      <w:r w:rsidR="007F0809" w:rsidRPr="00951376">
        <w:rPr>
          <w:rFonts w:eastAsiaTheme="minorEastAsia" w:hint="eastAsia"/>
          <w:lang w:eastAsia="zh-CN"/>
        </w:rPr>
        <w:t xml:space="preserve"> procedure</w:t>
      </w:r>
      <w:r w:rsidR="00046439" w:rsidRPr="00951376">
        <w:rPr>
          <w:rFonts w:eastAsiaTheme="minorEastAsia" w:hint="eastAsia"/>
          <w:lang w:eastAsia="zh-CN"/>
        </w:rPr>
        <w:t>s defined for</w:t>
      </w:r>
      <w:r w:rsidR="007F0809" w:rsidRPr="00951376">
        <w:rPr>
          <w:rFonts w:eastAsiaTheme="minorEastAsia" w:hint="eastAsia"/>
          <w:lang w:eastAsia="zh-CN"/>
        </w:rPr>
        <w:t xml:space="preserve"> </w:t>
      </w:r>
      <w:r w:rsidR="00046439" w:rsidRPr="00951376">
        <w:rPr>
          <w:rFonts w:eastAsiaTheme="minorEastAsia" w:hint="eastAsia"/>
          <w:lang w:eastAsia="zh-CN"/>
        </w:rPr>
        <w:t>3GPP access</w:t>
      </w:r>
      <w:r w:rsidR="003A667F">
        <w:rPr>
          <w:rFonts w:eastAsiaTheme="minorEastAsia" w:hint="eastAsia"/>
          <w:lang w:eastAsia="zh-CN"/>
        </w:rPr>
        <w:t>.</w:t>
      </w:r>
    </w:p>
    <w:p w:rsidR="003A667F" w:rsidRPr="003A667F" w:rsidRDefault="003A667F" w:rsidP="000823E9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8</w:t>
      </w:r>
      <w:r>
        <w:t>.</w:t>
      </w:r>
      <w:r>
        <w:tab/>
      </w:r>
      <w:r>
        <w:rPr>
          <w:rFonts w:eastAsiaTheme="minorEastAsia" w:hint="eastAsia"/>
          <w:lang w:eastAsia="zh-CN"/>
        </w:rPr>
        <w:t xml:space="preserve">[Conditional] </w:t>
      </w:r>
      <w:proofErr w:type="gramStart"/>
      <w:r>
        <w:rPr>
          <w:rFonts w:eastAsiaTheme="minorEastAsia" w:hint="eastAsia"/>
          <w:lang w:eastAsia="zh-CN"/>
        </w:rPr>
        <w:t>If</w:t>
      </w:r>
      <w:proofErr w:type="gramEnd"/>
      <w:r>
        <w:rPr>
          <w:rFonts w:eastAsiaTheme="minorEastAsia" w:hint="eastAsia"/>
          <w:lang w:eastAsia="zh-CN"/>
        </w:rPr>
        <w:t xml:space="preserve"> the </w:t>
      </w:r>
      <w:r w:rsidR="00046439">
        <w:rPr>
          <w:rFonts w:eastAsiaTheme="minorEastAsia" w:hint="eastAsia"/>
          <w:lang w:eastAsia="zh-CN"/>
        </w:rPr>
        <w:t>A</w:t>
      </w:r>
      <w:r>
        <w:rPr>
          <w:rFonts w:eastAsiaTheme="minorEastAsia" w:hint="eastAsia"/>
          <w:lang w:eastAsia="zh-CN"/>
        </w:rPr>
        <w:t xml:space="preserve">ccess </w:t>
      </w:r>
      <w:r w:rsidR="00046439">
        <w:rPr>
          <w:rFonts w:eastAsiaTheme="minorEastAsia" w:hint="eastAsia"/>
          <w:lang w:eastAsia="zh-CN"/>
        </w:rPr>
        <w:t>T</w:t>
      </w:r>
      <w:r>
        <w:rPr>
          <w:rFonts w:eastAsiaTheme="minorEastAsia" w:hint="eastAsia"/>
          <w:lang w:eastAsia="zh-CN"/>
        </w:rPr>
        <w:t>ype is N3GPP access, the step is performed</w:t>
      </w:r>
      <w:r w:rsidRPr="00F25D22">
        <w:t>.</w:t>
      </w:r>
      <w:r>
        <w:rPr>
          <w:rFonts w:eastAsiaTheme="minorEastAsia" w:hint="eastAsia"/>
          <w:lang w:eastAsia="zh-CN"/>
        </w:rPr>
        <w:t xml:space="preserve"> The step </w:t>
      </w:r>
      <w:r w:rsidR="007F0809">
        <w:rPr>
          <w:rFonts w:eastAsiaTheme="minorEastAsia" w:hint="eastAsia"/>
          <w:lang w:eastAsia="zh-CN"/>
        </w:rPr>
        <w:t>can be the</w:t>
      </w:r>
      <w:r>
        <w:rPr>
          <w:rFonts w:eastAsiaTheme="minorEastAsia" w:hint="eastAsia"/>
          <w:lang w:eastAsia="zh-CN"/>
        </w:rPr>
        <w:t xml:space="preserve"> steps 5-9 in clause</w:t>
      </w:r>
      <w:r w:rsidR="00046439">
        <w:rPr>
          <w:rFonts w:eastAsiaTheme="minorEastAsia"/>
          <w:lang w:val="en-US" w:eastAsia="zh-CN"/>
        </w:rPr>
        <w:t> </w:t>
      </w:r>
      <w:r>
        <w:rPr>
          <w:rFonts w:eastAsiaTheme="minorEastAsia" w:hint="eastAsia"/>
          <w:lang w:eastAsia="zh-CN"/>
        </w:rPr>
        <w:t xml:space="preserve">6.12.3.1 </w:t>
      </w:r>
      <w:proofErr w:type="spellStart"/>
      <w:r>
        <w:rPr>
          <w:rFonts w:eastAsiaTheme="minorEastAsia" w:hint="eastAsia"/>
          <w:lang w:eastAsia="zh-CN"/>
        </w:rPr>
        <w:t>in</w:t>
      </w:r>
      <w:proofErr w:type="spellEnd"/>
      <w:r>
        <w:rPr>
          <w:rFonts w:eastAsiaTheme="minorEastAsia" w:hint="eastAsia"/>
          <w:lang w:eastAsia="zh-CN"/>
        </w:rPr>
        <w:t xml:space="preserve"> TS</w:t>
      </w:r>
      <w:r w:rsidR="00046439">
        <w:rPr>
          <w:rFonts w:eastAsiaTheme="minorEastAsia"/>
          <w:lang w:val="en-US" w:eastAsia="zh-CN"/>
        </w:rPr>
        <w:t> </w:t>
      </w:r>
      <w:r>
        <w:rPr>
          <w:rFonts w:eastAsiaTheme="minorEastAsia" w:hint="eastAsia"/>
          <w:lang w:eastAsia="zh-CN"/>
        </w:rPr>
        <w:t>23.731</w:t>
      </w:r>
      <w:r w:rsidR="007F0809">
        <w:rPr>
          <w:rFonts w:eastAsiaTheme="minorEastAsia" w:hint="eastAsia"/>
          <w:lang w:eastAsia="zh-CN"/>
        </w:rPr>
        <w:t xml:space="preserve"> </w:t>
      </w:r>
      <w:r w:rsidR="007F0809" w:rsidRPr="00951376">
        <w:rPr>
          <w:rFonts w:eastAsiaTheme="minorEastAsia" w:hint="eastAsia"/>
          <w:lang w:eastAsia="zh-CN"/>
        </w:rPr>
        <w:t>or other new position</w:t>
      </w:r>
      <w:r w:rsidR="00046439" w:rsidRPr="00951376">
        <w:rPr>
          <w:rFonts w:eastAsiaTheme="minorEastAsia" w:hint="eastAsia"/>
          <w:lang w:eastAsia="zh-CN"/>
        </w:rPr>
        <w:t>ing</w:t>
      </w:r>
      <w:r w:rsidR="007F0809" w:rsidRPr="00951376">
        <w:rPr>
          <w:rFonts w:eastAsiaTheme="minorEastAsia" w:hint="eastAsia"/>
          <w:lang w:eastAsia="zh-CN"/>
        </w:rPr>
        <w:t xml:space="preserve"> procedures </w:t>
      </w:r>
      <w:r w:rsidR="00046439" w:rsidRPr="00951376">
        <w:rPr>
          <w:rFonts w:eastAsiaTheme="minorEastAsia" w:hint="eastAsia"/>
          <w:lang w:eastAsia="zh-CN"/>
        </w:rPr>
        <w:t>defined for</w:t>
      </w:r>
      <w:r w:rsidR="007F0809" w:rsidRPr="00951376">
        <w:rPr>
          <w:rFonts w:eastAsiaTheme="minorEastAsia" w:hint="eastAsia"/>
          <w:lang w:eastAsia="zh-CN"/>
        </w:rPr>
        <w:t xml:space="preserve"> N3GPP</w:t>
      </w:r>
      <w:r w:rsidR="00046439" w:rsidRPr="00951376">
        <w:rPr>
          <w:rFonts w:eastAsiaTheme="minorEastAsia" w:hint="eastAsia"/>
          <w:lang w:eastAsia="zh-CN"/>
        </w:rPr>
        <w:t xml:space="preserve"> access</w:t>
      </w:r>
      <w:r>
        <w:rPr>
          <w:rFonts w:eastAsiaTheme="minorEastAsia" w:hint="eastAsia"/>
          <w:lang w:eastAsia="zh-CN"/>
        </w:rPr>
        <w:t>.</w:t>
      </w:r>
    </w:p>
    <w:p w:rsidR="003A667F" w:rsidRPr="0050744C" w:rsidRDefault="003A667F" w:rsidP="003A667F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9a</w:t>
      </w:r>
      <w:r>
        <w:t>.</w:t>
      </w:r>
      <w:r>
        <w:tab/>
      </w:r>
      <w:r>
        <w:rPr>
          <w:rFonts w:eastAsiaTheme="minorEastAsia" w:hint="eastAsia"/>
          <w:lang w:eastAsia="zh-CN"/>
        </w:rPr>
        <w:t xml:space="preserve">[Conditional] If </w:t>
      </w:r>
      <w:r w:rsidR="00046439">
        <w:rPr>
          <w:rFonts w:eastAsiaTheme="minorEastAsia" w:hint="eastAsia"/>
          <w:lang w:eastAsia="zh-CN"/>
        </w:rPr>
        <w:t>step 6a is performed</w:t>
      </w:r>
      <w:r>
        <w:rPr>
          <w:rFonts w:eastAsiaTheme="minorEastAsia" w:hint="eastAsia"/>
          <w:lang w:eastAsia="zh-CN"/>
        </w:rPr>
        <w:t>, t</w:t>
      </w:r>
      <w:r w:rsidRPr="00F25D22">
        <w:t xml:space="preserve">he </w:t>
      </w:r>
      <w:r>
        <w:rPr>
          <w:rFonts w:eastAsiaTheme="minorEastAsia" w:hint="eastAsia"/>
          <w:lang w:eastAsia="zh-CN"/>
        </w:rPr>
        <w:t>AMF</w:t>
      </w:r>
      <w:r w:rsidRPr="00F25D22">
        <w:t xml:space="preserve"> </w:t>
      </w:r>
      <w:r>
        <w:rPr>
          <w:rFonts w:eastAsiaTheme="minorEastAsia" w:hint="eastAsia"/>
          <w:lang w:eastAsia="zh-CN"/>
        </w:rPr>
        <w:t>in</w:t>
      </w:r>
      <w:r>
        <w:t>vokes the N</w:t>
      </w:r>
      <w:r>
        <w:rPr>
          <w:rFonts w:eastAsiaTheme="minorEastAsia" w:hint="eastAsia"/>
          <w:lang w:eastAsia="zh-CN"/>
        </w:rPr>
        <w:t>a</w:t>
      </w:r>
      <w:r>
        <w:t>mf_</w:t>
      </w:r>
      <w:r>
        <w:rPr>
          <w:rFonts w:eastAsiaTheme="minorEastAsia" w:hint="eastAsia"/>
          <w:lang w:eastAsia="zh-CN"/>
        </w:rPr>
        <w:t>Communication_N1N2Message Transfer</w:t>
      </w:r>
      <w:r w:rsidRPr="00F25D22">
        <w:t xml:space="preserve"> service operation to forward the </w:t>
      </w:r>
      <w:r>
        <w:rPr>
          <w:rFonts w:eastAsiaTheme="minorEastAsia" w:hint="eastAsia"/>
          <w:lang w:eastAsia="zh-CN"/>
        </w:rPr>
        <w:t>Positioning Message</w:t>
      </w:r>
      <w:r w:rsidRPr="00F25D22">
        <w:t xml:space="preserve"> to the </w:t>
      </w:r>
      <w:r>
        <w:rPr>
          <w:rFonts w:eastAsiaTheme="minorEastAsia" w:hint="eastAsia"/>
          <w:lang w:eastAsia="zh-CN"/>
        </w:rPr>
        <w:t>L</w:t>
      </w:r>
      <w:r w:rsidRPr="00F25D22">
        <w:t>MF.</w:t>
      </w:r>
    </w:p>
    <w:p w:rsidR="003A667F" w:rsidRDefault="003A667F" w:rsidP="003A667F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10a</w:t>
      </w:r>
      <w:r>
        <w:t>.</w:t>
      </w:r>
      <w:r>
        <w:tab/>
      </w:r>
      <w:r>
        <w:rPr>
          <w:rFonts w:eastAsiaTheme="minorEastAsia" w:hint="eastAsia"/>
          <w:lang w:eastAsia="zh-CN"/>
        </w:rPr>
        <w:t xml:space="preserve">[Conditional] If </w:t>
      </w:r>
      <w:r w:rsidR="00046439">
        <w:rPr>
          <w:rFonts w:eastAsiaTheme="minorEastAsia" w:hint="eastAsia"/>
          <w:lang w:eastAsia="zh-CN"/>
        </w:rPr>
        <w:t>step 9a is performed</w:t>
      </w:r>
      <w:r>
        <w:rPr>
          <w:rFonts w:eastAsiaTheme="minorEastAsia" w:hint="eastAsia"/>
          <w:lang w:eastAsia="zh-CN"/>
        </w:rPr>
        <w:t>, t</w:t>
      </w:r>
      <w:r w:rsidRPr="00F25D22">
        <w:t xml:space="preserve">he </w:t>
      </w:r>
      <w:r>
        <w:rPr>
          <w:rFonts w:eastAsiaTheme="minorEastAsia" w:hint="eastAsia"/>
          <w:lang w:eastAsia="zh-CN"/>
        </w:rPr>
        <w:t>LMF</w:t>
      </w:r>
      <w:r w:rsidRPr="00F25D22">
        <w:t xml:space="preserve"> </w:t>
      </w:r>
      <w:r>
        <w:rPr>
          <w:rFonts w:eastAsiaTheme="minorEastAsia" w:hint="eastAsia"/>
          <w:lang w:eastAsia="zh-CN"/>
        </w:rPr>
        <w:t>in</w:t>
      </w:r>
      <w:r>
        <w:t xml:space="preserve">vokes the </w:t>
      </w:r>
      <w:proofErr w:type="spellStart"/>
      <w:r>
        <w:t>Nlmf_ProvideLocation</w:t>
      </w:r>
      <w:proofErr w:type="spellEnd"/>
      <w:r>
        <w:t xml:space="preserve"> </w:t>
      </w:r>
      <w:r w:rsidRPr="00F25D22">
        <w:t>Re</w:t>
      </w:r>
      <w:r>
        <w:rPr>
          <w:rFonts w:eastAsiaTheme="minorEastAsia" w:hint="eastAsia"/>
          <w:lang w:eastAsia="zh-CN"/>
        </w:rPr>
        <w:t>sponse</w:t>
      </w:r>
      <w:r w:rsidRPr="00F25D22">
        <w:t xml:space="preserve"> service operation to forward the location </w:t>
      </w:r>
      <w:r>
        <w:rPr>
          <w:rFonts w:eastAsiaTheme="minorEastAsia" w:hint="eastAsia"/>
          <w:lang w:eastAsia="zh-CN"/>
        </w:rPr>
        <w:t>information</w:t>
      </w:r>
      <w:r w:rsidRPr="00F25D22">
        <w:t xml:space="preserve"> to the </w:t>
      </w:r>
      <w:r>
        <w:rPr>
          <w:rFonts w:eastAsiaTheme="minorEastAsia" w:hint="eastAsia"/>
          <w:lang w:eastAsia="zh-CN"/>
        </w:rPr>
        <w:t>VGMLC</w:t>
      </w:r>
      <w:r w:rsidRPr="00F25D22">
        <w:t>.</w:t>
      </w:r>
    </w:p>
    <w:p w:rsidR="003A667F" w:rsidRPr="0050744C" w:rsidRDefault="003A667F" w:rsidP="003A667F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9b</w:t>
      </w:r>
      <w:r>
        <w:t>.</w:t>
      </w:r>
      <w:r>
        <w:tab/>
      </w:r>
      <w:r>
        <w:rPr>
          <w:rFonts w:eastAsiaTheme="minorEastAsia" w:hint="eastAsia"/>
          <w:lang w:eastAsia="zh-CN"/>
        </w:rPr>
        <w:t xml:space="preserve">[Conditional] If </w:t>
      </w:r>
      <w:r w:rsidR="00046439">
        <w:rPr>
          <w:rFonts w:eastAsiaTheme="minorEastAsia" w:hint="eastAsia"/>
          <w:lang w:eastAsia="zh-CN"/>
        </w:rPr>
        <w:t>step 5b is performed</w:t>
      </w:r>
      <w:r>
        <w:rPr>
          <w:rFonts w:eastAsiaTheme="minorEastAsia" w:hint="eastAsia"/>
          <w:lang w:eastAsia="zh-CN"/>
        </w:rPr>
        <w:t>, t</w:t>
      </w:r>
      <w:r w:rsidRPr="00F25D22">
        <w:t xml:space="preserve">he VGMLC </w:t>
      </w:r>
      <w:r>
        <w:rPr>
          <w:rFonts w:eastAsiaTheme="minorEastAsia" w:hint="eastAsia"/>
          <w:lang w:eastAsia="zh-CN"/>
        </w:rPr>
        <w:t>in</w:t>
      </w:r>
      <w:r>
        <w:t xml:space="preserve">vokes the </w:t>
      </w:r>
      <w:proofErr w:type="spellStart"/>
      <w:r>
        <w:t>N</w:t>
      </w:r>
      <w:r>
        <w:rPr>
          <w:rFonts w:eastAsiaTheme="minorEastAsia" w:hint="eastAsia"/>
          <w:lang w:eastAsia="zh-CN"/>
        </w:rPr>
        <w:t>a</w:t>
      </w:r>
      <w:r>
        <w:t>mf_Location</w:t>
      </w:r>
      <w:r>
        <w:rPr>
          <w:rFonts w:eastAsiaTheme="minorEastAsia" w:hint="eastAsia"/>
          <w:lang w:eastAsia="zh-CN"/>
        </w:rPr>
        <w:t>_ProvideLocation_</w:t>
      </w:r>
      <w:r w:rsidRPr="00F25D22">
        <w:t>Re</w:t>
      </w:r>
      <w:r w:rsidR="000155AE">
        <w:rPr>
          <w:rFonts w:eastAsiaTheme="minorEastAsia" w:hint="eastAsia"/>
          <w:lang w:eastAsia="zh-CN"/>
        </w:rPr>
        <w:t>sponse</w:t>
      </w:r>
      <w:proofErr w:type="spellEnd"/>
      <w:r w:rsidRPr="00F25D22">
        <w:t xml:space="preserve"> service operation to forward the </w:t>
      </w:r>
      <w:r w:rsidR="000155AE">
        <w:rPr>
          <w:rFonts w:eastAsiaTheme="minorEastAsia" w:hint="eastAsia"/>
          <w:lang w:eastAsia="zh-CN"/>
        </w:rPr>
        <w:t>location information</w:t>
      </w:r>
      <w:r w:rsidRPr="00F25D22">
        <w:t xml:space="preserve"> to the </w:t>
      </w:r>
      <w:r w:rsidR="000155AE">
        <w:rPr>
          <w:rFonts w:eastAsiaTheme="minorEastAsia" w:hint="eastAsia"/>
          <w:lang w:eastAsia="zh-CN"/>
        </w:rPr>
        <w:t>VGMLC</w:t>
      </w:r>
      <w:r w:rsidRPr="00F25D22">
        <w:t>.</w:t>
      </w:r>
    </w:p>
    <w:p w:rsidR="0031215E" w:rsidRPr="0031215E" w:rsidRDefault="000155AE" w:rsidP="000B5CC5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11-12</w:t>
      </w:r>
      <w:r>
        <w:t>.</w:t>
      </w:r>
      <w:r>
        <w:tab/>
      </w:r>
      <w:r>
        <w:rPr>
          <w:rFonts w:eastAsiaTheme="minorEastAsia" w:hint="eastAsia"/>
          <w:lang w:eastAsia="zh-CN"/>
        </w:rPr>
        <w:t>VGMLC returns the location estimate to the LCS client via HGMLC.</w:t>
      </w:r>
    </w:p>
    <w:p w:rsidR="00B07E9B" w:rsidRDefault="00B07E9B" w:rsidP="00B07E9B">
      <w:pPr>
        <w:pStyle w:val="3"/>
      </w:pPr>
      <w:bookmarkStart w:id="4" w:name="_Toc513014837"/>
      <w:proofErr w:type="gramStart"/>
      <w:r>
        <w:t>6</w:t>
      </w:r>
      <w:r w:rsidRPr="00B97AC8">
        <w:t>.X.</w:t>
      </w:r>
      <w:r>
        <w:rPr>
          <w:rFonts w:hint="eastAsia"/>
          <w:lang w:eastAsia="zh-CN"/>
        </w:rPr>
        <w:t>4</w:t>
      </w:r>
      <w:proofErr w:type="gramEnd"/>
      <w:r w:rsidRPr="00B97AC8">
        <w:tab/>
        <w:t>Impact</w:t>
      </w:r>
      <w:r>
        <w:t>s</w:t>
      </w:r>
      <w:r w:rsidRPr="00B97AC8">
        <w:t xml:space="preserve"> on existing entities and interfaces</w:t>
      </w:r>
      <w:bookmarkEnd w:id="4"/>
    </w:p>
    <w:p w:rsidR="00EC6592" w:rsidRDefault="00EC6592" w:rsidP="000B5CC5">
      <w:pPr>
        <w:outlineLvl w:val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>mpacts are as follows:</w:t>
      </w:r>
    </w:p>
    <w:p w:rsidR="000B5CC5" w:rsidRPr="00EC6592" w:rsidRDefault="00EC6592" w:rsidP="00EC6592">
      <w:pPr>
        <w:pStyle w:val="B1"/>
        <w:rPr>
          <w:rFonts w:eastAsia="宋体"/>
        </w:rPr>
      </w:pPr>
      <w:r w:rsidRPr="004E7389">
        <w:t>-</w:t>
      </w:r>
      <w:r w:rsidRPr="004E7389">
        <w:tab/>
      </w:r>
      <w:r w:rsidR="000B5CC5" w:rsidRPr="00EC6592">
        <w:rPr>
          <w:rFonts w:eastAsia="宋体"/>
        </w:rPr>
        <w:t>UDM</w:t>
      </w:r>
      <w:r w:rsidRPr="00EC6592">
        <w:rPr>
          <w:rFonts w:eastAsia="宋体" w:hint="eastAsia"/>
        </w:rPr>
        <w:t xml:space="preserve">: decide the </w:t>
      </w:r>
      <w:r w:rsidR="00B45D6C">
        <w:rPr>
          <w:rFonts w:eastAsia="宋体" w:hint="eastAsia"/>
          <w:lang w:eastAsia="zh-CN"/>
        </w:rPr>
        <w:t>A</w:t>
      </w:r>
      <w:r w:rsidRPr="00EC6592">
        <w:rPr>
          <w:rFonts w:eastAsia="宋体" w:hint="eastAsia"/>
        </w:rPr>
        <w:t xml:space="preserve">ccess </w:t>
      </w:r>
      <w:r w:rsidR="00B45D6C">
        <w:rPr>
          <w:rFonts w:eastAsia="宋体" w:hint="eastAsia"/>
          <w:lang w:eastAsia="zh-CN"/>
        </w:rPr>
        <w:t>T</w:t>
      </w:r>
      <w:r w:rsidRPr="00EC6592">
        <w:rPr>
          <w:rFonts w:eastAsia="宋体" w:hint="eastAsia"/>
        </w:rPr>
        <w:t xml:space="preserve">ype to </w:t>
      </w:r>
      <w:r w:rsidR="0075069E" w:rsidRPr="00951376">
        <w:rPr>
          <w:rFonts w:eastAsia="宋体"/>
        </w:rPr>
        <w:t>transmit the location information</w:t>
      </w:r>
      <w:r w:rsidR="00046439" w:rsidRPr="00951376">
        <w:rPr>
          <w:rFonts w:eastAsia="宋体" w:hint="eastAsia"/>
          <w:lang w:eastAsia="zh-CN"/>
        </w:rPr>
        <w:t xml:space="preserve"> (e.g. positioning message)</w:t>
      </w:r>
      <w:r w:rsidRPr="00EC6592">
        <w:rPr>
          <w:rFonts w:eastAsia="宋体" w:hint="eastAsia"/>
        </w:rPr>
        <w:t xml:space="preserve"> and provide the </w:t>
      </w:r>
      <w:r w:rsidR="00B45D6C">
        <w:rPr>
          <w:rFonts w:eastAsia="宋体" w:hint="eastAsia"/>
          <w:lang w:eastAsia="zh-CN"/>
        </w:rPr>
        <w:t>A</w:t>
      </w:r>
      <w:r w:rsidRPr="00EC6592">
        <w:rPr>
          <w:rFonts w:eastAsia="宋体" w:hint="eastAsia"/>
        </w:rPr>
        <w:t xml:space="preserve">ccess </w:t>
      </w:r>
      <w:r w:rsidR="00B45D6C">
        <w:rPr>
          <w:rFonts w:eastAsia="宋体" w:hint="eastAsia"/>
          <w:lang w:eastAsia="zh-CN"/>
        </w:rPr>
        <w:t>T</w:t>
      </w:r>
      <w:r w:rsidRPr="00EC6592">
        <w:rPr>
          <w:rFonts w:eastAsia="宋体" w:hint="eastAsia"/>
        </w:rPr>
        <w:t>ype to the GMLC</w:t>
      </w:r>
      <w:r w:rsidRPr="00EC6592">
        <w:rPr>
          <w:rFonts w:eastAsia="宋体"/>
        </w:rPr>
        <w:t>.</w:t>
      </w:r>
    </w:p>
    <w:p w:rsidR="000B5CC5" w:rsidRPr="00EC6592" w:rsidRDefault="00EC6592" w:rsidP="00EC6592">
      <w:pPr>
        <w:pStyle w:val="B1"/>
        <w:rPr>
          <w:rFonts w:eastAsia="宋体"/>
        </w:rPr>
      </w:pPr>
      <w:r w:rsidRPr="004E7389">
        <w:t>-</w:t>
      </w:r>
      <w:r w:rsidRPr="004E7389">
        <w:tab/>
      </w:r>
      <w:r w:rsidRPr="00EC6592">
        <w:rPr>
          <w:rFonts w:eastAsia="宋体" w:hint="eastAsia"/>
        </w:rPr>
        <w:t xml:space="preserve">GMLC: send the </w:t>
      </w:r>
      <w:r w:rsidR="00B45D6C">
        <w:rPr>
          <w:rFonts w:eastAsia="宋体" w:hint="eastAsia"/>
          <w:lang w:eastAsia="zh-CN"/>
        </w:rPr>
        <w:t>A</w:t>
      </w:r>
      <w:r w:rsidRPr="00EC6592">
        <w:rPr>
          <w:rFonts w:eastAsia="宋体" w:hint="eastAsia"/>
        </w:rPr>
        <w:t xml:space="preserve">ccess </w:t>
      </w:r>
      <w:r w:rsidR="00B45D6C">
        <w:rPr>
          <w:rFonts w:eastAsia="宋体" w:hint="eastAsia"/>
          <w:lang w:eastAsia="zh-CN"/>
        </w:rPr>
        <w:t>T</w:t>
      </w:r>
      <w:r w:rsidRPr="00EC6592">
        <w:rPr>
          <w:rFonts w:eastAsia="宋体" w:hint="eastAsia"/>
        </w:rPr>
        <w:t>ype</w:t>
      </w:r>
      <w:r w:rsidR="00417F56">
        <w:rPr>
          <w:rFonts w:eastAsia="宋体" w:hint="eastAsia"/>
          <w:lang w:eastAsia="zh-CN"/>
        </w:rPr>
        <w:t xml:space="preserve"> received from UDM</w:t>
      </w:r>
      <w:r w:rsidRPr="00EC6592">
        <w:rPr>
          <w:rFonts w:eastAsia="宋体" w:hint="eastAsia"/>
        </w:rPr>
        <w:t xml:space="preserve"> to AMF or LMF</w:t>
      </w:r>
    </w:p>
    <w:p w:rsidR="00EC6592" w:rsidRPr="00EC6592" w:rsidRDefault="00EC6592" w:rsidP="00EC6592">
      <w:pPr>
        <w:pStyle w:val="B1"/>
        <w:rPr>
          <w:rFonts w:eastAsia="宋体"/>
          <w:lang w:eastAsia="zh-CN"/>
        </w:rPr>
      </w:pPr>
      <w:r w:rsidRPr="004E7389">
        <w:t>-</w:t>
      </w:r>
      <w:r w:rsidRPr="004E7389">
        <w:tab/>
      </w:r>
      <w:r w:rsidRPr="00EC6592">
        <w:rPr>
          <w:rFonts w:eastAsia="宋体" w:hint="eastAsia"/>
        </w:rPr>
        <w:t xml:space="preserve">LMF: send the </w:t>
      </w:r>
      <w:r w:rsidR="00B45D6C">
        <w:rPr>
          <w:rFonts w:eastAsia="宋体" w:hint="eastAsia"/>
          <w:lang w:eastAsia="zh-CN"/>
        </w:rPr>
        <w:t>A</w:t>
      </w:r>
      <w:r w:rsidRPr="00EC6592">
        <w:rPr>
          <w:rFonts w:eastAsia="宋体" w:hint="eastAsia"/>
        </w:rPr>
        <w:t xml:space="preserve">ccess </w:t>
      </w:r>
      <w:r w:rsidR="00B45D6C">
        <w:rPr>
          <w:rFonts w:eastAsia="宋体" w:hint="eastAsia"/>
          <w:lang w:eastAsia="zh-CN"/>
        </w:rPr>
        <w:t>T</w:t>
      </w:r>
      <w:r w:rsidRPr="00EC6592">
        <w:rPr>
          <w:rFonts w:eastAsia="宋体" w:hint="eastAsia"/>
        </w:rPr>
        <w:t xml:space="preserve">ype </w:t>
      </w:r>
      <w:r w:rsidR="00417F56">
        <w:rPr>
          <w:rFonts w:eastAsia="宋体" w:hint="eastAsia"/>
          <w:lang w:eastAsia="zh-CN"/>
        </w:rPr>
        <w:t xml:space="preserve">received from GMLC </w:t>
      </w:r>
      <w:r w:rsidRPr="00EC6592">
        <w:rPr>
          <w:rFonts w:eastAsia="宋体" w:hint="eastAsia"/>
        </w:rPr>
        <w:t>to the AMF.</w:t>
      </w:r>
    </w:p>
    <w:p w:rsidR="00EC6592" w:rsidRPr="00EC6592" w:rsidRDefault="00EC6592" w:rsidP="00EC6592">
      <w:pPr>
        <w:pStyle w:val="B1"/>
        <w:rPr>
          <w:rFonts w:eastAsia="宋体"/>
        </w:rPr>
      </w:pPr>
      <w:r w:rsidRPr="004E7389">
        <w:t>-</w:t>
      </w:r>
      <w:r w:rsidRPr="004E7389">
        <w:tab/>
      </w:r>
      <w:r w:rsidRPr="00EC6592">
        <w:rPr>
          <w:rFonts w:eastAsia="宋体" w:hint="eastAsia"/>
        </w:rPr>
        <w:t xml:space="preserve">AMF: triggers the procedure to obtain UE location in the specific access based on the </w:t>
      </w:r>
      <w:r w:rsidR="00B45D6C">
        <w:rPr>
          <w:rFonts w:eastAsia="宋体" w:hint="eastAsia"/>
          <w:lang w:eastAsia="zh-CN"/>
        </w:rPr>
        <w:t>A</w:t>
      </w:r>
      <w:r w:rsidRPr="00EC6592">
        <w:rPr>
          <w:rFonts w:eastAsia="宋体" w:hint="eastAsia"/>
        </w:rPr>
        <w:t xml:space="preserve">ccess </w:t>
      </w:r>
      <w:r w:rsidR="00B45D6C">
        <w:rPr>
          <w:rFonts w:eastAsia="宋体" w:hint="eastAsia"/>
          <w:lang w:eastAsia="zh-CN"/>
        </w:rPr>
        <w:t>T</w:t>
      </w:r>
      <w:r w:rsidRPr="00EC6592">
        <w:rPr>
          <w:rFonts w:eastAsia="宋体" w:hint="eastAsia"/>
        </w:rPr>
        <w:t>ype received from GMLC or LMF.</w:t>
      </w:r>
    </w:p>
    <w:p w:rsidR="00B07E9B" w:rsidRDefault="00B07E9B" w:rsidP="00B07E9B">
      <w:pPr>
        <w:pStyle w:val="3"/>
      </w:pPr>
      <w:bookmarkStart w:id="5" w:name="_Toc513014838"/>
      <w:bookmarkStart w:id="6" w:name="_Hlk500857602"/>
      <w:proofErr w:type="gramStart"/>
      <w:r>
        <w:t>6</w:t>
      </w:r>
      <w:r w:rsidRPr="00B97AC8">
        <w:t>.X.</w:t>
      </w:r>
      <w:r>
        <w:rPr>
          <w:rFonts w:hint="eastAsia"/>
          <w:lang w:eastAsia="zh-CN"/>
        </w:rPr>
        <w:t>5</w:t>
      </w:r>
      <w:proofErr w:type="gramEnd"/>
      <w:r w:rsidRPr="00B97AC8">
        <w:tab/>
      </w:r>
      <w:r>
        <w:t>Evaluation</w:t>
      </w:r>
      <w:bookmarkEnd w:id="5"/>
    </w:p>
    <w:bookmarkEnd w:id="6"/>
    <w:p w:rsidR="00B07E9B" w:rsidRPr="008311A7" w:rsidRDefault="00B07E9B" w:rsidP="00B07E9B">
      <w:pPr>
        <w:pStyle w:val="EditorsNote"/>
      </w:pPr>
      <w:r>
        <w:t>Editor's note</w:t>
      </w:r>
      <w:r w:rsidRPr="00B319A9">
        <w:t>:</w:t>
      </w:r>
      <w:r w:rsidRPr="008311A7">
        <w:tab/>
        <w:t>This clause provides an evaluation of the solution.</w:t>
      </w:r>
    </w:p>
    <w:p w:rsidR="00166C82" w:rsidRPr="002D13F7" w:rsidRDefault="00166C82" w:rsidP="00166C82">
      <w:pPr>
        <w:pStyle w:val="2"/>
        <w:jc w:val="center"/>
        <w:rPr>
          <w:rFonts w:eastAsiaTheme="minorEastAsia"/>
          <w:color w:val="FF0000"/>
          <w:sz w:val="36"/>
          <w:lang w:eastAsia="zh-CN"/>
        </w:rPr>
      </w:pPr>
      <w:r w:rsidRPr="001030A1">
        <w:rPr>
          <w:color w:val="FF0000"/>
          <w:sz w:val="36"/>
        </w:rPr>
        <w:t xml:space="preserve">*** </w:t>
      </w:r>
      <w:r>
        <w:rPr>
          <w:rFonts w:eastAsiaTheme="minorEastAsia" w:hint="eastAsia"/>
          <w:color w:val="FF0000"/>
          <w:sz w:val="36"/>
          <w:lang w:eastAsia="zh-CN"/>
        </w:rPr>
        <w:t>End</w:t>
      </w:r>
      <w:r w:rsidRPr="001030A1">
        <w:rPr>
          <w:color w:val="FF0000"/>
          <w:sz w:val="36"/>
        </w:rPr>
        <w:t xml:space="preserve"> of changes ***</w:t>
      </w:r>
    </w:p>
    <w:sectPr w:rsidR="00166C82" w:rsidRPr="002D13F7" w:rsidSect="00FB501F">
      <w:headerReference w:type="default" r:id="rId11"/>
      <w:footerReference w:type="default" r:id="rId12"/>
      <w:footnotePr>
        <w:numRestart w:val="eachSect"/>
      </w:footnotePr>
      <w:pgSz w:w="11907" w:h="16840" w:code="9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2230" w:rsidRDefault="00382230">
      <w:r>
        <w:separator/>
      </w:r>
    </w:p>
  </w:endnote>
  <w:endnote w:type="continuationSeparator" w:id="0">
    <w:p w:rsidR="00382230" w:rsidRDefault="003822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algun Gothic">
    <w:altName w:val="Arial Unicode MS"/>
    <w:charset w:val="81"/>
    <w:family w:val="swiss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525A" w:rsidRDefault="004B525A" w:rsidP="00FB501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B525A" w:rsidRDefault="004B525A" w:rsidP="00FB501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B525A" w:rsidRDefault="004B525A" w:rsidP="00FB501F">
    <w:pPr>
      <w:tabs>
        <w:tab w:val="left" w:pos="3480"/>
      </w:tabs>
    </w:pPr>
    <w:r>
      <w:tab/>
    </w:r>
  </w:p>
  <w:p w:rsidR="004B525A" w:rsidRDefault="004B525A" w:rsidP="00FB501F">
    <w:pPr>
      <w:pStyle w:val="a4"/>
    </w:pPr>
  </w:p>
  <w:p w:rsidR="004B525A" w:rsidRPr="00FB501F" w:rsidRDefault="004B525A" w:rsidP="00FB501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2230" w:rsidRDefault="00382230">
      <w:r>
        <w:separator/>
      </w:r>
    </w:p>
  </w:footnote>
  <w:footnote w:type="continuationSeparator" w:id="0">
    <w:p w:rsidR="00382230" w:rsidRDefault="0038223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525A" w:rsidRDefault="004B525A" w:rsidP="00FB501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4B525A" w:rsidRDefault="004B525A" w:rsidP="00FB501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782349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782349">
      <w:rPr>
        <w:rFonts w:ascii="Arial" w:hAnsi="Arial" w:cs="Arial"/>
        <w:b/>
        <w:bCs/>
        <w:sz w:val="18"/>
      </w:rPr>
      <w:fldChar w:fldCharType="separate"/>
    </w:r>
    <w:r w:rsidR="00531840">
      <w:rPr>
        <w:rFonts w:ascii="Arial" w:hAnsi="Arial" w:cs="Arial"/>
        <w:b/>
        <w:bCs/>
        <w:noProof/>
        <w:sz w:val="18"/>
      </w:rPr>
      <w:t>2</w:t>
    </w:r>
    <w:r w:rsidR="00782349">
      <w:rPr>
        <w:rFonts w:ascii="Arial" w:hAnsi="Arial" w:cs="Arial"/>
        <w:b/>
        <w:bCs/>
        <w:sz w:val="18"/>
      </w:rPr>
      <w:fldChar w:fldCharType="end"/>
    </w:r>
  </w:p>
  <w:p w:rsidR="004B525A" w:rsidRPr="003030FC" w:rsidRDefault="004B525A" w:rsidP="00FB501F">
    <w:pPr>
      <w:pStyle w:val="a3"/>
    </w:pPr>
  </w:p>
  <w:p w:rsidR="004B525A" w:rsidRPr="00FB501F" w:rsidRDefault="004B525A" w:rsidP="00FB501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2C6058B"/>
    <w:multiLevelType w:val="hybridMultilevel"/>
    <w:tmpl w:val="B9B873D4"/>
    <w:lvl w:ilvl="0" w:tplc="4A749B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FB76515"/>
    <w:multiLevelType w:val="hybridMultilevel"/>
    <w:tmpl w:val="DDD83E54"/>
    <w:lvl w:ilvl="0" w:tplc="FE603BF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D2776A9"/>
    <w:multiLevelType w:val="hybridMultilevel"/>
    <w:tmpl w:val="2612E66A"/>
    <w:lvl w:ilvl="0" w:tplc="0C6AA3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C20A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EA08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508E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E036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12F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62D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AEC2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DA6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35C74420"/>
    <w:multiLevelType w:val="hybridMultilevel"/>
    <w:tmpl w:val="8904CE84"/>
    <w:lvl w:ilvl="0" w:tplc="281E8A48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3CAC492E"/>
    <w:multiLevelType w:val="hybridMultilevel"/>
    <w:tmpl w:val="CF2A0F7E"/>
    <w:lvl w:ilvl="0" w:tplc="B55C116C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>
    <w:nsid w:val="55CA6B31"/>
    <w:multiLevelType w:val="hybridMultilevel"/>
    <w:tmpl w:val="40600248"/>
    <w:lvl w:ilvl="0" w:tplc="151409D2">
      <w:start w:val="1"/>
      <w:numFmt w:val="decimal"/>
      <w:lvlText w:val="%1."/>
      <w:lvlJc w:val="left"/>
      <w:pPr>
        <w:ind w:left="1140" w:hanging="114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7520BEE"/>
    <w:multiLevelType w:val="multilevel"/>
    <w:tmpl w:val="90B01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94F3DF4"/>
    <w:multiLevelType w:val="hybridMultilevel"/>
    <w:tmpl w:val="E9804FC4"/>
    <w:lvl w:ilvl="0" w:tplc="49407C16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7"/>
  </w:num>
  <w:num w:numId="6">
    <w:abstractNumId w:val="2"/>
  </w:num>
  <w:num w:numId="7">
    <w:abstractNumId w:val="4"/>
  </w:num>
  <w:num w:numId="8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6"/>
  </w:num>
  <w:num w:numId="1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C_7">
    <w15:presenceInfo w15:providerId="None" w15:userId="QC_7"/>
  </w15:person>
  <w15:person w15:author="Huawei User 0228">
    <w15:presenceInfo w15:providerId="None" w15:userId="Huawei User 0228"/>
  </w15:person>
  <w15:person w15:author="shusain2016@gmail.com">
    <w15:presenceInfo w15:providerId="Windows Live" w15:userId="a977c62a61a9f8d9"/>
  </w15:person>
  <w15:person w15:author="Hietalahti, Hannu (Nokia - FI/Oulu)">
    <w15:presenceInfo w15:providerId="AD" w15:userId="S-1-5-21-1593251271-2640304127-1825641215-1969229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4E213A"/>
    <w:rsid w:val="00001060"/>
    <w:rsid w:val="00003B3D"/>
    <w:rsid w:val="000136D9"/>
    <w:rsid w:val="00013747"/>
    <w:rsid w:val="000155AE"/>
    <w:rsid w:val="00022B68"/>
    <w:rsid w:val="000252DC"/>
    <w:rsid w:val="00033397"/>
    <w:rsid w:val="00033685"/>
    <w:rsid w:val="00035FB3"/>
    <w:rsid w:val="00036CDB"/>
    <w:rsid w:val="000373FA"/>
    <w:rsid w:val="00040095"/>
    <w:rsid w:val="00041B0F"/>
    <w:rsid w:val="0004304F"/>
    <w:rsid w:val="00046439"/>
    <w:rsid w:val="0005041D"/>
    <w:rsid w:val="000507F5"/>
    <w:rsid w:val="00051834"/>
    <w:rsid w:val="000519D4"/>
    <w:rsid w:val="00056548"/>
    <w:rsid w:val="000569DD"/>
    <w:rsid w:val="00060664"/>
    <w:rsid w:val="0006154C"/>
    <w:rsid w:val="00061C72"/>
    <w:rsid w:val="000626B2"/>
    <w:rsid w:val="00063F11"/>
    <w:rsid w:val="00064F7F"/>
    <w:rsid w:val="00066DE2"/>
    <w:rsid w:val="00070F0D"/>
    <w:rsid w:val="00071030"/>
    <w:rsid w:val="00072991"/>
    <w:rsid w:val="00074819"/>
    <w:rsid w:val="00075E21"/>
    <w:rsid w:val="000768B0"/>
    <w:rsid w:val="00080512"/>
    <w:rsid w:val="000823E9"/>
    <w:rsid w:val="00083494"/>
    <w:rsid w:val="0008599C"/>
    <w:rsid w:val="00085C18"/>
    <w:rsid w:val="00090CBD"/>
    <w:rsid w:val="00090FD3"/>
    <w:rsid w:val="000961A9"/>
    <w:rsid w:val="00096FE8"/>
    <w:rsid w:val="00097AF6"/>
    <w:rsid w:val="000A4D77"/>
    <w:rsid w:val="000A6524"/>
    <w:rsid w:val="000B015E"/>
    <w:rsid w:val="000B5CC5"/>
    <w:rsid w:val="000B7BA3"/>
    <w:rsid w:val="000C06E9"/>
    <w:rsid w:val="000C2D8C"/>
    <w:rsid w:val="000C3F7A"/>
    <w:rsid w:val="000C6411"/>
    <w:rsid w:val="000D0BDB"/>
    <w:rsid w:val="000D2E23"/>
    <w:rsid w:val="000D4DAA"/>
    <w:rsid w:val="000D58AB"/>
    <w:rsid w:val="000E0177"/>
    <w:rsid w:val="000E0CFD"/>
    <w:rsid w:val="000E3762"/>
    <w:rsid w:val="000F10C1"/>
    <w:rsid w:val="000F291B"/>
    <w:rsid w:val="000F6AFE"/>
    <w:rsid w:val="000F6FCD"/>
    <w:rsid w:val="00101388"/>
    <w:rsid w:val="00104976"/>
    <w:rsid w:val="00111B5D"/>
    <w:rsid w:val="00112EAB"/>
    <w:rsid w:val="001148B6"/>
    <w:rsid w:val="00122506"/>
    <w:rsid w:val="001225BE"/>
    <w:rsid w:val="00126211"/>
    <w:rsid w:val="00130DCC"/>
    <w:rsid w:val="00131683"/>
    <w:rsid w:val="00131D5C"/>
    <w:rsid w:val="0013295F"/>
    <w:rsid w:val="00140B36"/>
    <w:rsid w:val="001430FD"/>
    <w:rsid w:val="0014345C"/>
    <w:rsid w:val="00143B73"/>
    <w:rsid w:val="00151B48"/>
    <w:rsid w:val="00154932"/>
    <w:rsid w:val="00157011"/>
    <w:rsid w:val="00160704"/>
    <w:rsid w:val="00161AD2"/>
    <w:rsid w:val="00161E08"/>
    <w:rsid w:val="00162F25"/>
    <w:rsid w:val="001636D8"/>
    <w:rsid w:val="00166A72"/>
    <w:rsid w:val="00166C82"/>
    <w:rsid w:val="00170A04"/>
    <w:rsid w:val="00170C55"/>
    <w:rsid w:val="00174BC6"/>
    <w:rsid w:val="001819A6"/>
    <w:rsid w:val="0018344A"/>
    <w:rsid w:val="00185A4B"/>
    <w:rsid w:val="001865A9"/>
    <w:rsid w:val="00187C8A"/>
    <w:rsid w:val="00192289"/>
    <w:rsid w:val="00193355"/>
    <w:rsid w:val="001962D5"/>
    <w:rsid w:val="00196CEB"/>
    <w:rsid w:val="00197298"/>
    <w:rsid w:val="001A455A"/>
    <w:rsid w:val="001A6E3F"/>
    <w:rsid w:val="001B0739"/>
    <w:rsid w:val="001B2A6E"/>
    <w:rsid w:val="001B4072"/>
    <w:rsid w:val="001B541E"/>
    <w:rsid w:val="001C0F4B"/>
    <w:rsid w:val="001C37B5"/>
    <w:rsid w:val="001C462E"/>
    <w:rsid w:val="001C65F7"/>
    <w:rsid w:val="001D1254"/>
    <w:rsid w:val="001D7C06"/>
    <w:rsid w:val="001D7F37"/>
    <w:rsid w:val="001E13D2"/>
    <w:rsid w:val="001E2EA2"/>
    <w:rsid w:val="001E5380"/>
    <w:rsid w:val="001E7C41"/>
    <w:rsid w:val="001F168B"/>
    <w:rsid w:val="001F36FD"/>
    <w:rsid w:val="001F4EE3"/>
    <w:rsid w:val="001F59DE"/>
    <w:rsid w:val="002002EA"/>
    <w:rsid w:val="00206AC3"/>
    <w:rsid w:val="00207AF5"/>
    <w:rsid w:val="00210B15"/>
    <w:rsid w:val="0021197A"/>
    <w:rsid w:val="00212729"/>
    <w:rsid w:val="00215C06"/>
    <w:rsid w:val="0021609F"/>
    <w:rsid w:val="0021749C"/>
    <w:rsid w:val="002210E6"/>
    <w:rsid w:val="00222932"/>
    <w:rsid w:val="00223C9B"/>
    <w:rsid w:val="002268C5"/>
    <w:rsid w:val="00227E11"/>
    <w:rsid w:val="0023023B"/>
    <w:rsid w:val="002347A2"/>
    <w:rsid w:val="002408B0"/>
    <w:rsid w:val="002414DC"/>
    <w:rsid w:val="00241D71"/>
    <w:rsid w:val="002443DA"/>
    <w:rsid w:val="0025037F"/>
    <w:rsid w:val="002539DE"/>
    <w:rsid w:val="002548A8"/>
    <w:rsid w:val="002566E2"/>
    <w:rsid w:val="00256FA6"/>
    <w:rsid w:val="00261D31"/>
    <w:rsid w:val="00263D6A"/>
    <w:rsid w:val="00270FFD"/>
    <w:rsid w:val="00272E9A"/>
    <w:rsid w:val="00273F9C"/>
    <w:rsid w:val="0028002A"/>
    <w:rsid w:val="0028108C"/>
    <w:rsid w:val="00283771"/>
    <w:rsid w:val="00283ADA"/>
    <w:rsid w:val="00283F28"/>
    <w:rsid w:val="00284625"/>
    <w:rsid w:val="00285ADA"/>
    <w:rsid w:val="00286339"/>
    <w:rsid w:val="002872D3"/>
    <w:rsid w:val="00290119"/>
    <w:rsid w:val="0029044C"/>
    <w:rsid w:val="002905BB"/>
    <w:rsid w:val="002929B4"/>
    <w:rsid w:val="00293B2D"/>
    <w:rsid w:val="00293BD9"/>
    <w:rsid w:val="002953D5"/>
    <w:rsid w:val="002A2A04"/>
    <w:rsid w:val="002A452B"/>
    <w:rsid w:val="002A6B19"/>
    <w:rsid w:val="002A6E1A"/>
    <w:rsid w:val="002B1806"/>
    <w:rsid w:val="002B2235"/>
    <w:rsid w:val="002B2EEA"/>
    <w:rsid w:val="002B319A"/>
    <w:rsid w:val="002B4351"/>
    <w:rsid w:val="002B5168"/>
    <w:rsid w:val="002C098E"/>
    <w:rsid w:val="002C21C8"/>
    <w:rsid w:val="002C27FE"/>
    <w:rsid w:val="002C470B"/>
    <w:rsid w:val="002D12F7"/>
    <w:rsid w:val="002D13F7"/>
    <w:rsid w:val="002D3DFE"/>
    <w:rsid w:val="002D7C31"/>
    <w:rsid w:val="002E0227"/>
    <w:rsid w:val="002E0A91"/>
    <w:rsid w:val="002E306C"/>
    <w:rsid w:val="002E5AC9"/>
    <w:rsid w:val="002F0ACE"/>
    <w:rsid w:val="002F1428"/>
    <w:rsid w:val="002F2A3F"/>
    <w:rsid w:val="002F6D03"/>
    <w:rsid w:val="002F7861"/>
    <w:rsid w:val="002F7BD5"/>
    <w:rsid w:val="003021E8"/>
    <w:rsid w:val="0030458E"/>
    <w:rsid w:val="00310D08"/>
    <w:rsid w:val="0031215E"/>
    <w:rsid w:val="00314771"/>
    <w:rsid w:val="003150AA"/>
    <w:rsid w:val="003172DC"/>
    <w:rsid w:val="0032091F"/>
    <w:rsid w:val="0032138D"/>
    <w:rsid w:val="0032294B"/>
    <w:rsid w:val="00324F80"/>
    <w:rsid w:val="0032637A"/>
    <w:rsid w:val="00326D46"/>
    <w:rsid w:val="00332222"/>
    <w:rsid w:val="00335429"/>
    <w:rsid w:val="00335C08"/>
    <w:rsid w:val="00342D68"/>
    <w:rsid w:val="00343827"/>
    <w:rsid w:val="0034530F"/>
    <w:rsid w:val="003460B6"/>
    <w:rsid w:val="003505BF"/>
    <w:rsid w:val="0035088B"/>
    <w:rsid w:val="00350A91"/>
    <w:rsid w:val="003513AC"/>
    <w:rsid w:val="00352E43"/>
    <w:rsid w:val="00353130"/>
    <w:rsid w:val="00353753"/>
    <w:rsid w:val="0035462D"/>
    <w:rsid w:val="00354EE7"/>
    <w:rsid w:val="00356B01"/>
    <w:rsid w:val="00362438"/>
    <w:rsid w:val="00363070"/>
    <w:rsid w:val="00363854"/>
    <w:rsid w:val="003645B6"/>
    <w:rsid w:val="00366272"/>
    <w:rsid w:val="00367BEB"/>
    <w:rsid w:val="003709F6"/>
    <w:rsid w:val="00373208"/>
    <w:rsid w:val="0037342F"/>
    <w:rsid w:val="00374380"/>
    <w:rsid w:val="00375C9A"/>
    <w:rsid w:val="00375E26"/>
    <w:rsid w:val="00376B2B"/>
    <w:rsid w:val="00377B62"/>
    <w:rsid w:val="00377C0C"/>
    <w:rsid w:val="003821A7"/>
    <w:rsid w:val="00382230"/>
    <w:rsid w:val="00384D18"/>
    <w:rsid w:val="003861AA"/>
    <w:rsid w:val="003A08A4"/>
    <w:rsid w:val="003A31B0"/>
    <w:rsid w:val="003A4FBD"/>
    <w:rsid w:val="003A667F"/>
    <w:rsid w:val="003B111B"/>
    <w:rsid w:val="003B39E5"/>
    <w:rsid w:val="003B47DF"/>
    <w:rsid w:val="003B4C9E"/>
    <w:rsid w:val="003C105E"/>
    <w:rsid w:val="003C1353"/>
    <w:rsid w:val="003C1BEE"/>
    <w:rsid w:val="003C2349"/>
    <w:rsid w:val="003C36FB"/>
    <w:rsid w:val="003C3971"/>
    <w:rsid w:val="003C4B75"/>
    <w:rsid w:val="003C643D"/>
    <w:rsid w:val="003D0081"/>
    <w:rsid w:val="003D35AC"/>
    <w:rsid w:val="003D3A6A"/>
    <w:rsid w:val="003D3EB0"/>
    <w:rsid w:val="003D44AB"/>
    <w:rsid w:val="003D549F"/>
    <w:rsid w:val="003D7AAB"/>
    <w:rsid w:val="003E152A"/>
    <w:rsid w:val="003E4184"/>
    <w:rsid w:val="003E7729"/>
    <w:rsid w:val="003F00A1"/>
    <w:rsid w:val="003F4ABB"/>
    <w:rsid w:val="0040104B"/>
    <w:rsid w:val="00403679"/>
    <w:rsid w:val="00404163"/>
    <w:rsid w:val="00407A2B"/>
    <w:rsid w:val="004107A0"/>
    <w:rsid w:val="00410E8F"/>
    <w:rsid w:val="00412A05"/>
    <w:rsid w:val="004133B7"/>
    <w:rsid w:val="00417F56"/>
    <w:rsid w:val="00421D7F"/>
    <w:rsid w:val="004238B9"/>
    <w:rsid w:val="00424618"/>
    <w:rsid w:val="00424660"/>
    <w:rsid w:val="004247B5"/>
    <w:rsid w:val="00433B3B"/>
    <w:rsid w:val="00435AF4"/>
    <w:rsid w:val="00450F2A"/>
    <w:rsid w:val="00454EFB"/>
    <w:rsid w:val="0045577E"/>
    <w:rsid w:val="004607DE"/>
    <w:rsid w:val="0046221C"/>
    <w:rsid w:val="00464C08"/>
    <w:rsid w:val="00465A14"/>
    <w:rsid w:val="0046669A"/>
    <w:rsid w:val="00467894"/>
    <w:rsid w:val="00470B0C"/>
    <w:rsid w:val="00471598"/>
    <w:rsid w:val="00472E34"/>
    <w:rsid w:val="00480307"/>
    <w:rsid w:val="00481749"/>
    <w:rsid w:val="00482113"/>
    <w:rsid w:val="0048236C"/>
    <w:rsid w:val="004837B4"/>
    <w:rsid w:val="0048462B"/>
    <w:rsid w:val="0049103F"/>
    <w:rsid w:val="004937C9"/>
    <w:rsid w:val="00494630"/>
    <w:rsid w:val="004951BE"/>
    <w:rsid w:val="00496B24"/>
    <w:rsid w:val="00497607"/>
    <w:rsid w:val="004A384A"/>
    <w:rsid w:val="004B04A9"/>
    <w:rsid w:val="004B0B13"/>
    <w:rsid w:val="004B1978"/>
    <w:rsid w:val="004B40B1"/>
    <w:rsid w:val="004B525A"/>
    <w:rsid w:val="004B5ACC"/>
    <w:rsid w:val="004C4B33"/>
    <w:rsid w:val="004C63F9"/>
    <w:rsid w:val="004C6EAE"/>
    <w:rsid w:val="004D3578"/>
    <w:rsid w:val="004E0F42"/>
    <w:rsid w:val="004E11F1"/>
    <w:rsid w:val="004E1427"/>
    <w:rsid w:val="004E1DD7"/>
    <w:rsid w:val="004E213A"/>
    <w:rsid w:val="004E2E8E"/>
    <w:rsid w:val="005014EF"/>
    <w:rsid w:val="00502937"/>
    <w:rsid w:val="005047DC"/>
    <w:rsid w:val="00506E0F"/>
    <w:rsid w:val="0050744C"/>
    <w:rsid w:val="00507929"/>
    <w:rsid w:val="00510845"/>
    <w:rsid w:val="00511EA1"/>
    <w:rsid w:val="005138FF"/>
    <w:rsid w:val="00514848"/>
    <w:rsid w:val="00515326"/>
    <w:rsid w:val="00517DFB"/>
    <w:rsid w:val="0052023C"/>
    <w:rsid w:val="005226CC"/>
    <w:rsid w:val="00522AEC"/>
    <w:rsid w:val="005242A5"/>
    <w:rsid w:val="005270A3"/>
    <w:rsid w:val="0053129E"/>
    <w:rsid w:val="00531840"/>
    <w:rsid w:val="005321DF"/>
    <w:rsid w:val="005323D3"/>
    <w:rsid w:val="00533C5B"/>
    <w:rsid w:val="00535112"/>
    <w:rsid w:val="005372EE"/>
    <w:rsid w:val="005379E6"/>
    <w:rsid w:val="00540613"/>
    <w:rsid w:val="00543E6C"/>
    <w:rsid w:val="00546373"/>
    <w:rsid w:val="00546A72"/>
    <w:rsid w:val="00546C8C"/>
    <w:rsid w:val="00550C25"/>
    <w:rsid w:val="00557A0F"/>
    <w:rsid w:val="0056150F"/>
    <w:rsid w:val="00561D21"/>
    <w:rsid w:val="00563E1B"/>
    <w:rsid w:val="00565087"/>
    <w:rsid w:val="00565450"/>
    <w:rsid w:val="005657C7"/>
    <w:rsid w:val="00565F90"/>
    <w:rsid w:val="005719A8"/>
    <w:rsid w:val="0057512B"/>
    <w:rsid w:val="00575B15"/>
    <w:rsid w:val="00575D8F"/>
    <w:rsid w:val="0058139F"/>
    <w:rsid w:val="0058490F"/>
    <w:rsid w:val="00584E87"/>
    <w:rsid w:val="0058632D"/>
    <w:rsid w:val="00586D69"/>
    <w:rsid w:val="00587DFD"/>
    <w:rsid w:val="00592408"/>
    <w:rsid w:val="005A385B"/>
    <w:rsid w:val="005A54ED"/>
    <w:rsid w:val="005A660D"/>
    <w:rsid w:val="005A66CF"/>
    <w:rsid w:val="005A673A"/>
    <w:rsid w:val="005A6942"/>
    <w:rsid w:val="005B173C"/>
    <w:rsid w:val="005B3654"/>
    <w:rsid w:val="005B3D4E"/>
    <w:rsid w:val="005B40F9"/>
    <w:rsid w:val="005B495B"/>
    <w:rsid w:val="005B5431"/>
    <w:rsid w:val="005B60A8"/>
    <w:rsid w:val="005C001C"/>
    <w:rsid w:val="005C238B"/>
    <w:rsid w:val="005C3705"/>
    <w:rsid w:val="005C528B"/>
    <w:rsid w:val="005C6863"/>
    <w:rsid w:val="005D09DC"/>
    <w:rsid w:val="005D1837"/>
    <w:rsid w:val="005D1D3C"/>
    <w:rsid w:val="005D2E01"/>
    <w:rsid w:val="005D514D"/>
    <w:rsid w:val="005D667F"/>
    <w:rsid w:val="005E0973"/>
    <w:rsid w:val="005E4E17"/>
    <w:rsid w:val="005E5DC2"/>
    <w:rsid w:val="005E605F"/>
    <w:rsid w:val="005E720F"/>
    <w:rsid w:val="005F60EA"/>
    <w:rsid w:val="00600704"/>
    <w:rsid w:val="00601A2A"/>
    <w:rsid w:val="00603D55"/>
    <w:rsid w:val="00606164"/>
    <w:rsid w:val="00611740"/>
    <w:rsid w:val="00611BA2"/>
    <w:rsid w:val="00614849"/>
    <w:rsid w:val="00614FDF"/>
    <w:rsid w:val="00615B32"/>
    <w:rsid w:val="00616BF6"/>
    <w:rsid w:val="00624D9E"/>
    <w:rsid w:val="006326D9"/>
    <w:rsid w:val="00637099"/>
    <w:rsid w:val="00640BE1"/>
    <w:rsid w:val="0064204D"/>
    <w:rsid w:val="006421FA"/>
    <w:rsid w:val="006440B3"/>
    <w:rsid w:val="006511E0"/>
    <w:rsid w:val="00651364"/>
    <w:rsid w:val="006536BB"/>
    <w:rsid w:val="006550F6"/>
    <w:rsid w:val="00656FE7"/>
    <w:rsid w:val="00660C89"/>
    <w:rsid w:val="00664B4D"/>
    <w:rsid w:val="006679A2"/>
    <w:rsid w:val="00671C15"/>
    <w:rsid w:val="00673807"/>
    <w:rsid w:val="006755DB"/>
    <w:rsid w:val="00675D07"/>
    <w:rsid w:val="00683394"/>
    <w:rsid w:val="006834C3"/>
    <w:rsid w:val="006862BE"/>
    <w:rsid w:val="00687E49"/>
    <w:rsid w:val="00691962"/>
    <w:rsid w:val="00693D92"/>
    <w:rsid w:val="0069556A"/>
    <w:rsid w:val="00696015"/>
    <w:rsid w:val="00696985"/>
    <w:rsid w:val="006A0715"/>
    <w:rsid w:val="006A16E0"/>
    <w:rsid w:val="006A7B1A"/>
    <w:rsid w:val="006B263E"/>
    <w:rsid w:val="006B26CE"/>
    <w:rsid w:val="006B3226"/>
    <w:rsid w:val="006B4010"/>
    <w:rsid w:val="006B45DA"/>
    <w:rsid w:val="006B69C8"/>
    <w:rsid w:val="006C0823"/>
    <w:rsid w:val="006C0E07"/>
    <w:rsid w:val="006C59BC"/>
    <w:rsid w:val="006C5DBE"/>
    <w:rsid w:val="006D111D"/>
    <w:rsid w:val="006D2B77"/>
    <w:rsid w:val="006D42D3"/>
    <w:rsid w:val="006D79DD"/>
    <w:rsid w:val="006E0E07"/>
    <w:rsid w:val="006E299E"/>
    <w:rsid w:val="006E5C69"/>
    <w:rsid w:val="006E6479"/>
    <w:rsid w:val="006E6D8C"/>
    <w:rsid w:val="006F1D42"/>
    <w:rsid w:val="006F2486"/>
    <w:rsid w:val="006F484A"/>
    <w:rsid w:val="006F4C1A"/>
    <w:rsid w:val="006F4E92"/>
    <w:rsid w:val="006F7841"/>
    <w:rsid w:val="00701C8B"/>
    <w:rsid w:val="0071044F"/>
    <w:rsid w:val="00711EAA"/>
    <w:rsid w:val="0071335F"/>
    <w:rsid w:val="00713D46"/>
    <w:rsid w:val="007145E6"/>
    <w:rsid w:val="00715207"/>
    <w:rsid w:val="00715B77"/>
    <w:rsid w:val="00720454"/>
    <w:rsid w:val="00721820"/>
    <w:rsid w:val="00725EC1"/>
    <w:rsid w:val="00726466"/>
    <w:rsid w:val="00727819"/>
    <w:rsid w:val="007306F2"/>
    <w:rsid w:val="00732A4B"/>
    <w:rsid w:val="00734A5B"/>
    <w:rsid w:val="00744781"/>
    <w:rsid w:val="00744E76"/>
    <w:rsid w:val="0075069E"/>
    <w:rsid w:val="00752F39"/>
    <w:rsid w:val="00753559"/>
    <w:rsid w:val="0075485D"/>
    <w:rsid w:val="00755FCC"/>
    <w:rsid w:val="00764379"/>
    <w:rsid w:val="00767B73"/>
    <w:rsid w:val="00770324"/>
    <w:rsid w:val="0077051B"/>
    <w:rsid w:val="00773C41"/>
    <w:rsid w:val="00775303"/>
    <w:rsid w:val="0077768B"/>
    <w:rsid w:val="00777D7A"/>
    <w:rsid w:val="00780E31"/>
    <w:rsid w:val="00781F0F"/>
    <w:rsid w:val="00782349"/>
    <w:rsid w:val="007828E3"/>
    <w:rsid w:val="007929F6"/>
    <w:rsid w:val="007933CC"/>
    <w:rsid w:val="00794688"/>
    <w:rsid w:val="00795464"/>
    <w:rsid w:val="007956E1"/>
    <w:rsid w:val="007A0082"/>
    <w:rsid w:val="007A2CF5"/>
    <w:rsid w:val="007A44FF"/>
    <w:rsid w:val="007A5232"/>
    <w:rsid w:val="007A60B1"/>
    <w:rsid w:val="007A624A"/>
    <w:rsid w:val="007B44AA"/>
    <w:rsid w:val="007B6214"/>
    <w:rsid w:val="007C1348"/>
    <w:rsid w:val="007C152C"/>
    <w:rsid w:val="007C22D0"/>
    <w:rsid w:val="007C3D1F"/>
    <w:rsid w:val="007D194D"/>
    <w:rsid w:val="007D21A2"/>
    <w:rsid w:val="007D2C28"/>
    <w:rsid w:val="007D3ABB"/>
    <w:rsid w:val="007E041E"/>
    <w:rsid w:val="007E0E91"/>
    <w:rsid w:val="007E13DD"/>
    <w:rsid w:val="007E340B"/>
    <w:rsid w:val="007E5089"/>
    <w:rsid w:val="007E65CC"/>
    <w:rsid w:val="007F0809"/>
    <w:rsid w:val="007F1C8A"/>
    <w:rsid w:val="007F2058"/>
    <w:rsid w:val="007F5540"/>
    <w:rsid w:val="007F5D0F"/>
    <w:rsid w:val="008028A4"/>
    <w:rsid w:val="00803617"/>
    <w:rsid w:val="008037A5"/>
    <w:rsid w:val="0080464B"/>
    <w:rsid w:val="00804EA4"/>
    <w:rsid w:val="00805464"/>
    <w:rsid w:val="00806374"/>
    <w:rsid w:val="00810DCD"/>
    <w:rsid w:val="00812D2E"/>
    <w:rsid w:val="00814D69"/>
    <w:rsid w:val="00815677"/>
    <w:rsid w:val="00822055"/>
    <w:rsid w:val="00822D25"/>
    <w:rsid w:val="0082473C"/>
    <w:rsid w:val="00831E59"/>
    <w:rsid w:val="0083212D"/>
    <w:rsid w:val="00837D0C"/>
    <w:rsid w:val="008405A4"/>
    <w:rsid w:val="008426B8"/>
    <w:rsid w:val="00843D0D"/>
    <w:rsid w:val="008441A5"/>
    <w:rsid w:val="0084636C"/>
    <w:rsid w:val="008477F9"/>
    <w:rsid w:val="00856F25"/>
    <w:rsid w:val="00864641"/>
    <w:rsid w:val="008647EB"/>
    <w:rsid w:val="00865034"/>
    <w:rsid w:val="008658AE"/>
    <w:rsid w:val="00870947"/>
    <w:rsid w:val="00872DE4"/>
    <w:rsid w:val="00873116"/>
    <w:rsid w:val="00874FF1"/>
    <w:rsid w:val="00875EC4"/>
    <w:rsid w:val="008768CA"/>
    <w:rsid w:val="00885804"/>
    <w:rsid w:val="00887398"/>
    <w:rsid w:val="008952D4"/>
    <w:rsid w:val="00895408"/>
    <w:rsid w:val="008955A8"/>
    <w:rsid w:val="008A088B"/>
    <w:rsid w:val="008A308A"/>
    <w:rsid w:val="008A56CB"/>
    <w:rsid w:val="008B51AE"/>
    <w:rsid w:val="008B5856"/>
    <w:rsid w:val="008B5963"/>
    <w:rsid w:val="008C487B"/>
    <w:rsid w:val="008C5A44"/>
    <w:rsid w:val="008D0BCE"/>
    <w:rsid w:val="008E14AE"/>
    <w:rsid w:val="008E51BE"/>
    <w:rsid w:val="008E5F56"/>
    <w:rsid w:val="008F5749"/>
    <w:rsid w:val="008F7F2C"/>
    <w:rsid w:val="009021F1"/>
    <w:rsid w:val="0090271F"/>
    <w:rsid w:val="00902E23"/>
    <w:rsid w:val="00904AE1"/>
    <w:rsid w:val="00905136"/>
    <w:rsid w:val="0091276C"/>
    <w:rsid w:val="00920B36"/>
    <w:rsid w:val="00921CB5"/>
    <w:rsid w:val="00922FA4"/>
    <w:rsid w:val="009241F7"/>
    <w:rsid w:val="00925C98"/>
    <w:rsid w:val="0092653E"/>
    <w:rsid w:val="009271F9"/>
    <w:rsid w:val="00931312"/>
    <w:rsid w:val="00932811"/>
    <w:rsid w:val="00933277"/>
    <w:rsid w:val="009338CD"/>
    <w:rsid w:val="009365DD"/>
    <w:rsid w:val="009379C7"/>
    <w:rsid w:val="00942EC2"/>
    <w:rsid w:val="00944ED1"/>
    <w:rsid w:val="00945BAF"/>
    <w:rsid w:val="0094603C"/>
    <w:rsid w:val="009461E7"/>
    <w:rsid w:val="009508E6"/>
    <w:rsid w:val="00951376"/>
    <w:rsid w:val="00952978"/>
    <w:rsid w:val="00953AE4"/>
    <w:rsid w:val="0095545F"/>
    <w:rsid w:val="0095712B"/>
    <w:rsid w:val="009617A3"/>
    <w:rsid w:val="00962001"/>
    <w:rsid w:val="00962243"/>
    <w:rsid w:val="009623D1"/>
    <w:rsid w:val="00962780"/>
    <w:rsid w:val="00963934"/>
    <w:rsid w:val="00963DC6"/>
    <w:rsid w:val="009655EE"/>
    <w:rsid w:val="00965BD6"/>
    <w:rsid w:val="00973DFC"/>
    <w:rsid w:val="00977405"/>
    <w:rsid w:val="009803D9"/>
    <w:rsid w:val="00981478"/>
    <w:rsid w:val="00982BAD"/>
    <w:rsid w:val="00984146"/>
    <w:rsid w:val="00985797"/>
    <w:rsid w:val="009867E4"/>
    <w:rsid w:val="009876A4"/>
    <w:rsid w:val="00987944"/>
    <w:rsid w:val="0099066A"/>
    <w:rsid w:val="0099076F"/>
    <w:rsid w:val="0099220E"/>
    <w:rsid w:val="009938E2"/>
    <w:rsid w:val="00995C1E"/>
    <w:rsid w:val="009960AD"/>
    <w:rsid w:val="009A3136"/>
    <w:rsid w:val="009B21A6"/>
    <w:rsid w:val="009B373F"/>
    <w:rsid w:val="009B7A40"/>
    <w:rsid w:val="009B7DAD"/>
    <w:rsid w:val="009C21A8"/>
    <w:rsid w:val="009C5C4B"/>
    <w:rsid w:val="009D6423"/>
    <w:rsid w:val="009D75D8"/>
    <w:rsid w:val="009D76DA"/>
    <w:rsid w:val="009F131F"/>
    <w:rsid w:val="009F1C4E"/>
    <w:rsid w:val="009F2895"/>
    <w:rsid w:val="009F37B7"/>
    <w:rsid w:val="009F58AF"/>
    <w:rsid w:val="00A019C8"/>
    <w:rsid w:val="00A03164"/>
    <w:rsid w:val="00A0494C"/>
    <w:rsid w:val="00A07D44"/>
    <w:rsid w:val="00A10F02"/>
    <w:rsid w:val="00A12D44"/>
    <w:rsid w:val="00A164B4"/>
    <w:rsid w:val="00A17522"/>
    <w:rsid w:val="00A217EC"/>
    <w:rsid w:val="00A2268A"/>
    <w:rsid w:val="00A26C43"/>
    <w:rsid w:val="00A317B4"/>
    <w:rsid w:val="00A31EB7"/>
    <w:rsid w:val="00A36A51"/>
    <w:rsid w:val="00A37263"/>
    <w:rsid w:val="00A37EC5"/>
    <w:rsid w:val="00A4158B"/>
    <w:rsid w:val="00A4341F"/>
    <w:rsid w:val="00A50171"/>
    <w:rsid w:val="00A501D8"/>
    <w:rsid w:val="00A53724"/>
    <w:rsid w:val="00A5373A"/>
    <w:rsid w:val="00A5392C"/>
    <w:rsid w:val="00A55554"/>
    <w:rsid w:val="00A605F8"/>
    <w:rsid w:val="00A613B5"/>
    <w:rsid w:val="00A629D8"/>
    <w:rsid w:val="00A7079E"/>
    <w:rsid w:val="00A71FF9"/>
    <w:rsid w:val="00A73384"/>
    <w:rsid w:val="00A738CF"/>
    <w:rsid w:val="00A7399F"/>
    <w:rsid w:val="00A755CD"/>
    <w:rsid w:val="00A7649A"/>
    <w:rsid w:val="00A77A95"/>
    <w:rsid w:val="00A807B5"/>
    <w:rsid w:val="00A81435"/>
    <w:rsid w:val="00A82346"/>
    <w:rsid w:val="00A82413"/>
    <w:rsid w:val="00A82B6C"/>
    <w:rsid w:val="00A84AD0"/>
    <w:rsid w:val="00A86AC8"/>
    <w:rsid w:val="00A94F94"/>
    <w:rsid w:val="00A95CA1"/>
    <w:rsid w:val="00A966B3"/>
    <w:rsid w:val="00A967FC"/>
    <w:rsid w:val="00A97720"/>
    <w:rsid w:val="00AA1177"/>
    <w:rsid w:val="00AA1A62"/>
    <w:rsid w:val="00AA1D4F"/>
    <w:rsid w:val="00AA2C3C"/>
    <w:rsid w:val="00AA5113"/>
    <w:rsid w:val="00AA52D9"/>
    <w:rsid w:val="00AB1EF7"/>
    <w:rsid w:val="00AC11ED"/>
    <w:rsid w:val="00AC1B17"/>
    <w:rsid w:val="00AC203A"/>
    <w:rsid w:val="00AD04EC"/>
    <w:rsid w:val="00AD3C51"/>
    <w:rsid w:val="00AD43EF"/>
    <w:rsid w:val="00AD4E1C"/>
    <w:rsid w:val="00AD5E83"/>
    <w:rsid w:val="00AD5F21"/>
    <w:rsid w:val="00AD6D38"/>
    <w:rsid w:val="00AD719D"/>
    <w:rsid w:val="00AE1A1D"/>
    <w:rsid w:val="00AE4D2D"/>
    <w:rsid w:val="00AE5C01"/>
    <w:rsid w:val="00AF064E"/>
    <w:rsid w:val="00AF5890"/>
    <w:rsid w:val="00AF646F"/>
    <w:rsid w:val="00B00F86"/>
    <w:rsid w:val="00B01AB4"/>
    <w:rsid w:val="00B028A5"/>
    <w:rsid w:val="00B03C96"/>
    <w:rsid w:val="00B04143"/>
    <w:rsid w:val="00B04AEB"/>
    <w:rsid w:val="00B04D5A"/>
    <w:rsid w:val="00B05D55"/>
    <w:rsid w:val="00B06B02"/>
    <w:rsid w:val="00B07316"/>
    <w:rsid w:val="00B07D43"/>
    <w:rsid w:val="00B07E9B"/>
    <w:rsid w:val="00B1098D"/>
    <w:rsid w:val="00B121B4"/>
    <w:rsid w:val="00B12268"/>
    <w:rsid w:val="00B13416"/>
    <w:rsid w:val="00B15449"/>
    <w:rsid w:val="00B16645"/>
    <w:rsid w:val="00B16E64"/>
    <w:rsid w:val="00B21745"/>
    <w:rsid w:val="00B247B4"/>
    <w:rsid w:val="00B2757E"/>
    <w:rsid w:val="00B31608"/>
    <w:rsid w:val="00B332E3"/>
    <w:rsid w:val="00B33B02"/>
    <w:rsid w:val="00B33B55"/>
    <w:rsid w:val="00B371A3"/>
    <w:rsid w:val="00B410C4"/>
    <w:rsid w:val="00B4392F"/>
    <w:rsid w:val="00B459F4"/>
    <w:rsid w:val="00B45D6C"/>
    <w:rsid w:val="00B51E12"/>
    <w:rsid w:val="00B5220B"/>
    <w:rsid w:val="00B54DF6"/>
    <w:rsid w:val="00B60648"/>
    <w:rsid w:val="00B63EFB"/>
    <w:rsid w:val="00B660B0"/>
    <w:rsid w:val="00B667E5"/>
    <w:rsid w:val="00B66BE0"/>
    <w:rsid w:val="00B66D15"/>
    <w:rsid w:val="00B672A6"/>
    <w:rsid w:val="00B75C03"/>
    <w:rsid w:val="00B814FC"/>
    <w:rsid w:val="00B8754F"/>
    <w:rsid w:val="00B87DE6"/>
    <w:rsid w:val="00B93984"/>
    <w:rsid w:val="00B94DA3"/>
    <w:rsid w:val="00B9618C"/>
    <w:rsid w:val="00B9761F"/>
    <w:rsid w:val="00BA12FD"/>
    <w:rsid w:val="00BA2861"/>
    <w:rsid w:val="00BA5CA3"/>
    <w:rsid w:val="00BA713C"/>
    <w:rsid w:val="00BB0BC7"/>
    <w:rsid w:val="00BB2BF7"/>
    <w:rsid w:val="00BC0F7D"/>
    <w:rsid w:val="00BC3CCD"/>
    <w:rsid w:val="00BC6699"/>
    <w:rsid w:val="00BC6A03"/>
    <w:rsid w:val="00BD2DD7"/>
    <w:rsid w:val="00BD40B4"/>
    <w:rsid w:val="00BD76D6"/>
    <w:rsid w:val="00BE57D2"/>
    <w:rsid w:val="00BE7E42"/>
    <w:rsid w:val="00BF2F59"/>
    <w:rsid w:val="00BF4911"/>
    <w:rsid w:val="00BF68E2"/>
    <w:rsid w:val="00BF7496"/>
    <w:rsid w:val="00C02975"/>
    <w:rsid w:val="00C14D5A"/>
    <w:rsid w:val="00C1503E"/>
    <w:rsid w:val="00C17ADB"/>
    <w:rsid w:val="00C258FA"/>
    <w:rsid w:val="00C33079"/>
    <w:rsid w:val="00C3430B"/>
    <w:rsid w:val="00C37DDC"/>
    <w:rsid w:val="00C4199A"/>
    <w:rsid w:val="00C458E8"/>
    <w:rsid w:val="00C522E7"/>
    <w:rsid w:val="00C52730"/>
    <w:rsid w:val="00C55079"/>
    <w:rsid w:val="00C563B9"/>
    <w:rsid w:val="00C568FE"/>
    <w:rsid w:val="00C56FF6"/>
    <w:rsid w:val="00C621C8"/>
    <w:rsid w:val="00C63B05"/>
    <w:rsid w:val="00C63BCE"/>
    <w:rsid w:val="00C64CCF"/>
    <w:rsid w:val="00C659CF"/>
    <w:rsid w:val="00C72175"/>
    <w:rsid w:val="00C72833"/>
    <w:rsid w:val="00C75231"/>
    <w:rsid w:val="00C756BD"/>
    <w:rsid w:val="00C8084B"/>
    <w:rsid w:val="00C80FF5"/>
    <w:rsid w:val="00C8295C"/>
    <w:rsid w:val="00C8383F"/>
    <w:rsid w:val="00C83D42"/>
    <w:rsid w:val="00C84481"/>
    <w:rsid w:val="00C859BE"/>
    <w:rsid w:val="00C871BB"/>
    <w:rsid w:val="00C91AAF"/>
    <w:rsid w:val="00C92434"/>
    <w:rsid w:val="00C92D5A"/>
    <w:rsid w:val="00C93F40"/>
    <w:rsid w:val="00CA0226"/>
    <w:rsid w:val="00CA10C8"/>
    <w:rsid w:val="00CA3445"/>
    <w:rsid w:val="00CA3D0C"/>
    <w:rsid w:val="00CA414D"/>
    <w:rsid w:val="00CA5786"/>
    <w:rsid w:val="00CA6D54"/>
    <w:rsid w:val="00CB0DFD"/>
    <w:rsid w:val="00CB0EE5"/>
    <w:rsid w:val="00CB49E8"/>
    <w:rsid w:val="00CB7B2B"/>
    <w:rsid w:val="00CC5692"/>
    <w:rsid w:val="00CC5E1A"/>
    <w:rsid w:val="00CD4265"/>
    <w:rsid w:val="00CD4A59"/>
    <w:rsid w:val="00CE0842"/>
    <w:rsid w:val="00CE3545"/>
    <w:rsid w:val="00CE5275"/>
    <w:rsid w:val="00CF2CA8"/>
    <w:rsid w:val="00D04158"/>
    <w:rsid w:val="00D05505"/>
    <w:rsid w:val="00D07799"/>
    <w:rsid w:val="00D11525"/>
    <w:rsid w:val="00D13121"/>
    <w:rsid w:val="00D136B2"/>
    <w:rsid w:val="00D140B4"/>
    <w:rsid w:val="00D151CD"/>
    <w:rsid w:val="00D15870"/>
    <w:rsid w:val="00D20232"/>
    <w:rsid w:val="00D227A3"/>
    <w:rsid w:val="00D22A75"/>
    <w:rsid w:val="00D230AF"/>
    <w:rsid w:val="00D231D9"/>
    <w:rsid w:val="00D24E60"/>
    <w:rsid w:val="00D352C5"/>
    <w:rsid w:val="00D417FD"/>
    <w:rsid w:val="00D42D79"/>
    <w:rsid w:val="00D42D93"/>
    <w:rsid w:val="00D47527"/>
    <w:rsid w:val="00D5250A"/>
    <w:rsid w:val="00D53208"/>
    <w:rsid w:val="00D538AA"/>
    <w:rsid w:val="00D55F88"/>
    <w:rsid w:val="00D61312"/>
    <w:rsid w:val="00D66515"/>
    <w:rsid w:val="00D719DE"/>
    <w:rsid w:val="00D738D6"/>
    <w:rsid w:val="00D755EB"/>
    <w:rsid w:val="00D807F5"/>
    <w:rsid w:val="00D86FEA"/>
    <w:rsid w:val="00D87E00"/>
    <w:rsid w:val="00D9134D"/>
    <w:rsid w:val="00D92480"/>
    <w:rsid w:val="00D92EE9"/>
    <w:rsid w:val="00D960C9"/>
    <w:rsid w:val="00D964D1"/>
    <w:rsid w:val="00D9664F"/>
    <w:rsid w:val="00D978D9"/>
    <w:rsid w:val="00DA0151"/>
    <w:rsid w:val="00DA50E9"/>
    <w:rsid w:val="00DA777E"/>
    <w:rsid w:val="00DA7A03"/>
    <w:rsid w:val="00DA7E49"/>
    <w:rsid w:val="00DB0AED"/>
    <w:rsid w:val="00DB1818"/>
    <w:rsid w:val="00DB32A0"/>
    <w:rsid w:val="00DB38E6"/>
    <w:rsid w:val="00DC2705"/>
    <w:rsid w:val="00DC309B"/>
    <w:rsid w:val="00DC4DA2"/>
    <w:rsid w:val="00DC5E03"/>
    <w:rsid w:val="00DC695E"/>
    <w:rsid w:val="00DD16FA"/>
    <w:rsid w:val="00DD1702"/>
    <w:rsid w:val="00DD2F0B"/>
    <w:rsid w:val="00DD30AF"/>
    <w:rsid w:val="00DD3311"/>
    <w:rsid w:val="00DD4068"/>
    <w:rsid w:val="00DD6633"/>
    <w:rsid w:val="00DD7A73"/>
    <w:rsid w:val="00DE3A02"/>
    <w:rsid w:val="00DE6808"/>
    <w:rsid w:val="00DE6F87"/>
    <w:rsid w:val="00DF2B1F"/>
    <w:rsid w:val="00DF3D49"/>
    <w:rsid w:val="00DF47CE"/>
    <w:rsid w:val="00DF4A35"/>
    <w:rsid w:val="00DF6082"/>
    <w:rsid w:val="00DF62CD"/>
    <w:rsid w:val="00E00AE6"/>
    <w:rsid w:val="00E02E41"/>
    <w:rsid w:val="00E05EC9"/>
    <w:rsid w:val="00E05FB9"/>
    <w:rsid w:val="00E0799B"/>
    <w:rsid w:val="00E12C27"/>
    <w:rsid w:val="00E1782B"/>
    <w:rsid w:val="00E24B02"/>
    <w:rsid w:val="00E2628A"/>
    <w:rsid w:val="00E3161D"/>
    <w:rsid w:val="00E317E1"/>
    <w:rsid w:val="00E319E6"/>
    <w:rsid w:val="00E36285"/>
    <w:rsid w:val="00E36337"/>
    <w:rsid w:val="00E37A94"/>
    <w:rsid w:val="00E44406"/>
    <w:rsid w:val="00E46EEE"/>
    <w:rsid w:val="00E50D85"/>
    <w:rsid w:val="00E51264"/>
    <w:rsid w:val="00E564C0"/>
    <w:rsid w:val="00E567F1"/>
    <w:rsid w:val="00E57210"/>
    <w:rsid w:val="00E5727A"/>
    <w:rsid w:val="00E60BD7"/>
    <w:rsid w:val="00E70039"/>
    <w:rsid w:val="00E7136C"/>
    <w:rsid w:val="00E74A52"/>
    <w:rsid w:val="00E75F3B"/>
    <w:rsid w:val="00E769EB"/>
    <w:rsid w:val="00E77645"/>
    <w:rsid w:val="00E80B7D"/>
    <w:rsid w:val="00E81E80"/>
    <w:rsid w:val="00E8225D"/>
    <w:rsid w:val="00E82DC6"/>
    <w:rsid w:val="00E853AF"/>
    <w:rsid w:val="00E868E1"/>
    <w:rsid w:val="00E91F4E"/>
    <w:rsid w:val="00E92932"/>
    <w:rsid w:val="00E92993"/>
    <w:rsid w:val="00E953CF"/>
    <w:rsid w:val="00E95C6B"/>
    <w:rsid w:val="00E97826"/>
    <w:rsid w:val="00EA5AD8"/>
    <w:rsid w:val="00EA5F60"/>
    <w:rsid w:val="00EA72C5"/>
    <w:rsid w:val="00EB02C8"/>
    <w:rsid w:val="00EB65AF"/>
    <w:rsid w:val="00EB6F25"/>
    <w:rsid w:val="00EB6F94"/>
    <w:rsid w:val="00EC4A25"/>
    <w:rsid w:val="00EC6019"/>
    <w:rsid w:val="00EC6592"/>
    <w:rsid w:val="00EC6B3C"/>
    <w:rsid w:val="00EC7A60"/>
    <w:rsid w:val="00ED29B6"/>
    <w:rsid w:val="00ED530D"/>
    <w:rsid w:val="00ED5D55"/>
    <w:rsid w:val="00ED7C58"/>
    <w:rsid w:val="00EE09AF"/>
    <w:rsid w:val="00EE0F21"/>
    <w:rsid w:val="00EE28B6"/>
    <w:rsid w:val="00EE41EC"/>
    <w:rsid w:val="00EE651E"/>
    <w:rsid w:val="00EE7016"/>
    <w:rsid w:val="00EF03B6"/>
    <w:rsid w:val="00EF4087"/>
    <w:rsid w:val="00EF6582"/>
    <w:rsid w:val="00F00678"/>
    <w:rsid w:val="00F01A8E"/>
    <w:rsid w:val="00F025A2"/>
    <w:rsid w:val="00F027E5"/>
    <w:rsid w:val="00F02C0D"/>
    <w:rsid w:val="00F04712"/>
    <w:rsid w:val="00F12188"/>
    <w:rsid w:val="00F15402"/>
    <w:rsid w:val="00F15A36"/>
    <w:rsid w:val="00F1648D"/>
    <w:rsid w:val="00F173CA"/>
    <w:rsid w:val="00F20F2D"/>
    <w:rsid w:val="00F22EC7"/>
    <w:rsid w:val="00F23A75"/>
    <w:rsid w:val="00F25824"/>
    <w:rsid w:val="00F27D4A"/>
    <w:rsid w:val="00F27DED"/>
    <w:rsid w:val="00F31973"/>
    <w:rsid w:val="00F31EE7"/>
    <w:rsid w:val="00F320DD"/>
    <w:rsid w:val="00F32B28"/>
    <w:rsid w:val="00F33A03"/>
    <w:rsid w:val="00F35EBB"/>
    <w:rsid w:val="00F37089"/>
    <w:rsid w:val="00F40657"/>
    <w:rsid w:val="00F41BD6"/>
    <w:rsid w:val="00F42CEC"/>
    <w:rsid w:val="00F45F43"/>
    <w:rsid w:val="00F6035B"/>
    <w:rsid w:val="00F60828"/>
    <w:rsid w:val="00F6104B"/>
    <w:rsid w:val="00F653B8"/>
    <w:rsid w:val="00F853C7"/>
    <w:rsid w:val="00F86530"/>
    <w:rsid w:val="00F90292"/>
    <w:rsid w:val="00F903DD"/>
    <w:rsid w:val="00F907FE"/>
    <w:rsid w:val="00F91950"/>
    <w:rsid w:val="00F930D2"/>
    <w:rsid w:val="00F931E7"/>
    <w:rsid w:val="00F94B68"/>
    <w:rsid w:val="00F96887"/>
    <w:rsid w:val="00FA1266"/>
    <w:rsid w:val="00FA55EC"/>
    <w:rsid w:val="00FB0A85"/>
    <w:rsid w:val="00FB218B"/>
    <w:rsid w:val="00FB4D78"/>
    <w:rsid w:val="00FB501F"/>
    <w:rsid w:val="00FC0363"/>
    <w:rsid w:val="00FC1192"/>
    <w:rsid w:val="00FC2924"/>
    <w:rsid w:val="00FC3ABC"/>
    <w:rsid w:val="00FC63A9"/>
    <w:rsid w:val="00FC6C38"/>
    <w:rsid w:val="00FC7564"/>
    <w:rsid w:val="00FD1A83"/>
    <w:rsid w:val="00FD2565"/>
    <w:rsid w:val="00FD3EED"/>
    <w:rsid w:val="00FD6B37"/>
    <w:rsid w:val="00FE173E"/>
    <w:rsid w:val="00FE1D77"/>
    <w:rsid w:val="00FE3E62"/>
    <w:rsid w:val="00FE6751"/>
    <w:rsid w:val="00FE68E5"/>
    <w:rsid w:val="00FE7DC9"/>
    <w:rsid w:val="00FF16A5"/>
    <w:rsid w:val="00FF295C"/>
    <w:rsid w:val="00FF2B48"/>
    <w:rsid w:val="00FF2C65"/>
    <w:rsid w:val="00FF6427"/>
    <w:rsid w:val="00FF67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49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834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834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834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83494"/>
    <w:pPr>
      <w:outlineLvl w:val="5"/>
    </w:pPr>
  </w:style>
  <w:style w:type="paragraph" w:styleId="7">
    <w:name w:val="heading 7"/>
    <w:basedOn w:val="H6"/>
    <w:next w:val="a"/>
    <w:qFormat/>
    <w:rsid w:val="00083494"/>
    <w:pPr>
      <w:outlineLvl w:val="6"/>
    </w:pPr>
  </w:style>
  <w:style w:type="paragraph" w:styleId="8">
    <w:name w:val="heading 8"/>
    <w:basedOn w:val="1"/>
    <w:next w:val="a"/>
    <w:qFormat/>
    <w:rsid w:val="0008349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834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8349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83494"/>
    <w:pPr>
      <w:ind w:left="1418" w:hanging="1418"/>
    </w:pPr>
  </w:style>
  <w:style w:type="paragraph" w:styleId="80">
    <w:name w:val="toc 8"/>
    <w:basedOn w:val="10"/>
    <w:uiPriority w:val="39"/>
    <w:rsid w:val="0008349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a3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083494"/>
    <w:pPr>
      <w:ind w:left="1701" w:hanging="1701"/>
    </w:pPr>
  </w:style>
  <w:style w:type="paragraph" w:styleId="40">
    <w:name w:val="toc 4"/>
    <w:basedOn w:val="30"/>
    <w:uiPriority w:val="39"/>
    <w:rsid w:val="00083494"/>
    <w:pPr>
      <w:ind w:left="1418" w:hanging="1418"/>
    </w:pPr>
  </w:style>
  <w:style w:type="paragraph" w:styleId="30">
    <w:name w:val="toc 3"/>
    <w:basedOn w:val="20"/>
    <w:uiPriority w:val="39"/>
    <w:rsid w:val="00083494"/>
    <w:pPr>
      <w:ind w:left="1134" w:hanging="1134"/>
    </w:pPr>
  </w:style>
  <w:style w:type="paragraph" w:styleId="20">
    <w:name w:val="toc 2"/>
    <w:basedOn w:val="10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083494"/>
    <w:pPr>
      <w:jc w:val="center"/>
    </w:pPr>
    <w:rPr>
      <w:i/>
    </w:rPr>
  </w:style>
  <w:style w:type="paragraph" w:customStyle="1" w:styleId="TT">
    <w:name w:val="TT"/>
    <w:basedOn w:val="1"/>
    <w:next w:val="a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a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083494"/>
    <w:pPr>
      <w:keepLines/>
      <w:ind w:left="1702" w:hanging="1418"/>
    </w:pPr>
  </w:style>
  <w:style w:type="paragraph" w:customStyle="1" w:styleId="FP">
    <w:name w:val="FP"/>
    <w:basedOn w:val="a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a"/>
    <w:link w:val="B1Char"/>
    <w:qFormat/>
    <w:rsid w:val="00083494"/>
    <w:pPr>
      <w:ind w:left="568" w:hanging="284"/>
    </w:pPr>
  </w:style>
  <w:style w:type="paragraph" w:styleId="60">
    <w:name w:val="toc 6"/>
    <w:basedOn w:val="50"/>
    <w:next w:val="a"/>
    <w:semiHidden/>
    <w:rsid w:val="00083494"/>
    <w:pPr>
      <w:ind w:left="1985" w:hanging="1985"/>
    </w:pPr>
  </w:style>
  <w:style w:type="paragraph" w:styleId="70">
    <w:name w:val="toc 7"/>
    <w:basedOn w:val="60"/>
    <w:next w:val="a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a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083494"/>
    <w:pPr>
      <w:ind w:left="851" w:hanging="284"/>
    </w:pPr>
  </w:style>
  <w:style w:type="paragraph" w:customStyle="1" w:styleId="B3">
    <w:name w:val="B3"/>
    <w:basedOn w:val="a"/>
    <w:rsid w:val="00083494"/>
    <w:pPr>
      <w:ind w:left="1135" w:hanging="284"/>
    </w:pPr>
  </w:style>
  <w:style w:type="paragraph" w:customStyle="1" w:styleId="B4">
    <w:name w:val="B4"/>
    <w:basedOn w:val="a"/>
    <w:rsid w:val="00083494"/>
    <w:pPr>
      <w:ind w:left="1418" w:hanging="284"/>
    </w:pPr>
  </w:style>
  <w:style w:type="paragraph" w:customStyle="1" w:styleId="B5">
    <w:name w:val="B5"/>
    <w:basedOn w:val="a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a"/>
    <w:rsid w:val="00083494"/>
    <w:rPr>
      <w:i/>
      <w:color w:val="0000FF"/>
    </w:rPr>
  </w:style>
  <w:style w:type="character" w:styleId="a5">
    <w:name w:val="annotation reference"/>
    <w:rsid w:val="00FF2C65"/>
    <w:rPr>
      <w:sz w:val="16"/>
      <w:szCs w:val="16"/>
    </w:rPr>
  </w:style>
  <w:style w:type="paragraph" w:styleId="a6">
    <w:name w:val="annotation text"/>
    <w:basedOn w:val="a"/>
    <w:link w:val="Char"/>
    <w:rsid w:val="00FF2C65"/>
  </w:style>
  <w:style w:type="character" w:customStyle="1" w:styleId="Char">
    <w:name w:val="批注文字 Char"/>
    <w:link w:val="a6"/>
    <w:rsid w:val="00FF2C65"/>
    <w:rPr>
      <w:lang w:val="en-GB" w:eastAsia="en-US"/>
    </w:rPr>
  </w:style>
  <w:style w:type="paragraph" w:styleId="a7">
    <w:name w:val="annotation subject"/>
    <w:basedOn w:val="a6"/>
    <w:next w:val="a6"/>
    <w:link w:val="Char0"/>
    <w:rsid w:val="00FF2C65"/>
    <w:rPr>
      <w:b/>
      <w:bCs/>
    </w:rPr>
  </w:style>
  <w:style w:type="character" w:customStyle="1" w:styleId="Char0">
    <w:name w:val="批注主题 Char"/>
    <w:link w:val="a7"/>
    <w:rsid w:val="00FF2C65"/>
    <w:rPr>
      <w:b/>
      <w:bCs/>
      <w:lang w:val="en-GB" w:eastAsia="en-US"/>
    </w:rPr>
  </w:style>
  <w:style w:type="paragraph" w:styleId="a8">
    <w:name w:val="Balloon Text"/>
    <w:basedOn w:val="a"/>
    <w:link w:val="Char1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批注框文本 Char"/>
    <w:link w:val="a8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a9">
    <w:name w:val="caption"/>
    <w:basedOn w:val="a"/>
    <w:next w:val="a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a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a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Malgun Gothic" w:cs="Times New Roman"/>
      <w:kern w:val="2"/>
      <w:szCs w:val="22"/>
    </w:rPr>
  </w:style>
  <w:style w:type="paragraph" w:styleId="aa">
    <w:name w:val="Document Map"/>
    <w:basedOn w:val="a"/>
    <w:link w:val="Char2"/>
    <w:rsid w:val="009A3136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a"/>
    <w:rsid w:val="009A3136"/>
    <w:rPr>
      <w:rFonts w:ascii="宋体" w:eastAsia="宋体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ab">
    <w:name w:val="List Paragraph"/>
    <w:basedOn w:val="a"/>
    <w:uiPriority w:val="34"/>
    <w:qFormat/>
    <w:rsid w:val="00BA5CA3"/>
    <w:pPr>
      <w:ind w:firstLineChars="200" w:firstLine="420"/>
    </w:pPr>
  </w:style>
  <w:style w:type="paragraph" w:customStyle="1" w:styleId="CRCoverPage">
    <w:name w:val="CR Cover Page"/>
    <w:rsid w:val="005719A8"/>
    <w:pPr>
      <w:spacing w:after="120"/>
    </w:pPr>
    <w:rPr>
      <w:rFonts w:ascii="Arial" w:eastAsia="宋体" w:hAnsi="Arial"/>
      <w:lang w:val="en-GB" w:eastAsia="en-US"/>
    </w:rPr>
  </w:style>
  <w:style w:type="paragraph" w:styleId="ac">
    <w:name w:val="Body Text"/>
    <w:basedOn w:val="a"/>
    <w:link w:val="Char3"/>
    <w:rsid w:val="002D13F7"/>
    <w:rPr>
      <w:rFonts w:eastAsiaTheme="minorEastAsia"/>
    </w:rPr>
  </w:style>
  <w:style w:type="character" w:customStyle="1" w:styleId="Char3">
    <w:name w:val="正文文本 Char"/>
    <w:basedOn w:val="a0"/>
    <w:link w:val="ac"/>
    <w:rsid w:val="002D13F7"/>
    <w:rPr>
      <w:rFonts w:eastAsiaTheme="minorEastAsia"/>
      <w:lang w:val="en-GB" w:eastAsia="en-US"/>
    </w:rPr>
  </w:style>
  <w:style w:type="character" w:customStyle="1" w:styleId="EditorsNoteCharChar">
    <w:name w:val="Editor's Note Char Char"/>
    <w:rsid w:val="002D13F7"/>
    <w:rPr>
      <w:color w:val="FF000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49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834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834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834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83494"/>
    <w:pPr>
      <w:outlineLvl w:val="5"/>
    </w:pPr>
  </w:style>
  <w:style w:type="paragraph" w:styleId="7">
    <w:name w:val="heading 7"/>
    <w:basedOn w:val="H6"/>
    <w:next w:val="a"/>
    <w:qFormat/>
    <w:rsid w:val="00083494"/>
    <w:pPr>
      <w:outlineLvl w:val="6"/>
    </w:pPr>
  </w:style>
  <w:style w:type="paragraph" w:styleId="8">
    <w:name w:val="heading 8"/>
    <w:basedOn w:val="1"/>
    <w:next w:val="a"/>
    <w:qFormat/>
    <w:rsid w:val="0008349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834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8349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83494"/>
    <w:pPr>
      <w:ind w:left="1418" w:hanging="1418"/>
    </w:pPr>
  </w:style>
  <w:style w:type="paragraph" w:styleId="80">
    <w:name w:val="toc 8"/>
    <w:basedOn w:val="10"/>
    <w:uiPriority w:val="39"/>
    <w:rsid w:val="0008349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a3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083494"/>
    <w:pPr>
      <w:ind w:left="1701" w:hanging="1701"/>
    </w:pPr>
  </w:style>
  <w:style w:type="paragraph" w:styleId="40">
    <w:name w:val="toc 4"/>
    <w:basedOn w:val="30"/>
    <w:uiPriority w:val="39"/>
    <w:rsid w:val="00083494"/>
    <w:pPr>
      <w:ind w:left="1418" w:hanging="1418"/>
    </w:pPr>
  </w:style>
  <w:style w:type="paragraph" w:styleId="30">
    <w:name w:val="toc 3"/>
    <w:basedOn w:val="20"/>
    <w:uiPriority w:val="39"/>
    <w:rsid w:val="00083494"/>
    <w:pPr>
      <w:ind w:left="1134" w:hanging="1134"/>
    </w:pPr>
  </w:style>
  <w:style w:type="paragraph" w:styleId="20">
    <w:name w:val="toc 2"/>
    <w:basedOn w:val="10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083494"/>
    <w:pPr>
      <w:jc w:val="center"/>
    </w:pPr>
    <w:rPr>
      <w:i/>
    </w:rPr>
  </w:style>
  <w:style w:type="paragraph" w:customStyle="1" w:styleId="TT">
    <w:name w:val="TT"/>
    <w:basedOn w:val="1"/>
    <w:next w:val="a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a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083494"/>
    <w:pPr>
      <w:keepLines/>
      <w:ind w:left="1702" w:hanging="1418"/>
    </w:pPr>
  </w:style>
  <w:style w:type="paragraph" w:customStyle="1" w:styleId="FP">
    <w:name w:val="FP"/>
    <w:basedOn w:val="a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a"/>
    <w:link w:val="B1Char"/>
    <w:qFormat/>
    <w:rsid w:val="00083494"/>
    <w:pPr>
      <w:ind w:left="568" w:hanging="284"/>
    </w:pPr>
  </w:style>
  <w:style w:type="paragraph" w:styleId="60">
    <w:name w:val="toc 6"/>
    <w:basedOn w:val="50"/>
    <w:next w:val="a"/>
    <w:semiHidden/>
    <w:rsid w:val="00083494"/>
    <w:pPr>
      <w:ind w:left="1985" w:hanging="1985"/>
    </w:pPr>
  </w:style>
  <w:style w:type="paragraph" w:styleId="70">
    <w:name w:val="toc 7"/>
    <w:basedOn w:val="60"/>
    <w:next w:val="a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a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083494"/>
    <w:pPr>
      <w:ind w:left="851" w:hanging="284"/>
    </w:pPr>
  </w:style>
  <w:style w:type="paragraph" w:customStyle="1" w:styleId="B3">
    <w:name w:val="B3"/>
    <w:basedOn w:val="a"/>
    <w:rsid w:val="00083494"/>
    <w:pPr>
      <w:ind w:left="1135" w:hanging="284"/>
    </w:pPr>
  </w:style>
  <w:style w:type="paragraph" w:customStyle="1" w:styleId="B4">
    <w:name w:val="B4"/>
    <w:basedOn w:val="a"/>
    <w:rsid w:val="00083494"/>
    <w:pPr>
      <w:ind w:left="1418" w:hanging="284"/>
    </w:pPr>
  </w:style>
  <w:style w:type="paragraph" w:customStyle="1" w:styleId="B5">
    <w:name w:val="B5"/>
    <w:basedOn w:val="a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a"/>
    <w:rsid w:val="00083494"/>
    <w:rPr>
      <w:i/>
      <w:color w:val="0000FF"/>
    </w:rPr>
  </w:style>
  <w:style w:type="character" w:styleId="a5">
    <w:name w:val="annotation reference"/>
    <w:rsid w:val="00FF2C65"/>
    <w:rPr>
      <w:sz w:val="16"/>
      <w:szCs w:val="16"/>
    </w:rPr>
  </w:style>
  <w:style w:type="paragraph" w:styleId="a6">
    <w:name w:val="annotation text"/>
    <w:basedOn w:val="a"/>
    <w:link w:val="Char"/>
    <w:rsid w:val="00FF2C65"/>
  </w:style>
  <w:style w:type="character" w:customStyle="1" w:styleId="Char">
    <w:name w:val="批注文字 Char"/>
    <w:link w:val="a6"/>
    <w:rsid w:val="00FF2C65"/>
    <w:rPr>
      <w:lang w:val="en-GB" w:eastAsia="en-US"/>
    </w:rPr>
  </w:style>
  <w:style w:type="paragraph" w:styleId="a7">
    <w:name w:val="annotation subject"/>
    <w:basedOn w:val="a6"/>
    <w:next w:val="a6"/>
    <w:link w:val="Char0"/>
    <w:rsid w:val="00FF2C65"/>
    <w:rPr>
      <w:b/>
      <w:bCs/>
    </w:rPr>
  </w:style>
  <w:style w:type="character" w:customStyle="1" w:styleId="Char0">
    <w:name w:val="批注主题 Char"/>
    <w:link w:val="a7"/>
    <w:rsid w:val="00FF2C65"/>
    <w:rPr>
      <w:b/>
      <w:bCs/>
      <w:lang w:val="en-GB" w:eastAsia="en-US"/>
    </w:rPr>
  </w:style>
  <w:style w:type="paragraph" w:styleId="a8">
    <w:name w:val="Balloon Text"/>
    <w:basedOn w:val="a"/>
    <w:link w:val="Char1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批注框文本 Char"/>
    <w:link w:val="a8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a9">
    <w:name w:val="caption"/>
    <w:basedOn w:val="a"/>
    <w:next w:val="a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a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a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Malgun Gothic" w:cs="Times New Roman"/>
      <w:kern w:val="2"/>
      <w:szCs w:val="22"/>
    </w:rPr>
  </w:style>
  <w:style w:type="paragraph" w:styleId="aa">
    <w:name w:val="Document Map"/>
    <w:basedOn w:val="a"/>
    <w:link w:val="Char2"/>
    <w:rsid w:val="009A3136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a"/>
    <w:rsid w:val="009A3136"/>
    <w:rPr>
      <w:rFonts w:ascii="宋体" w:eastAsia="宋体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ab">
    <w:name w:val="List Paragraph"/>
    <w:basedOn w:val="a"/>
    <w:uiPriority w:val="34"/>
    <w:qFormat/>
    <w:rsid w:val="00BA5CA3"/>
    <w:pPr>
      <w:ind w:firstLineChars="200" w:firstLine="420"/>
    </w:pPr>
  </w:style>
  <w:style w:type="paragraph" w:customStyle="1" w:styleId="CRCoverPage">
    <w:name w:val="CR Cover Page"/>
    <w:rsid w:val="005719A8"/>
    <w:pPr>
      <w:spacing w:after="120"/>
    </w:pPr>
    <w:rPr>
      <w:rFonts w:ascii="Arial" w:eastAsia="宋体" w:hAnsi="Arial"/>
      <w:lang w:val="en-GB" w:eastAsia="en-US"/>
    </w:rPr>
  </w:style>
  <w:style w:type="paragraph" w:styleId="ac">
    <w:name w:val="Body Text"/>
    <w:basedOn w:val="a"/>
    <w:link w:val="Char3"/>
    <w:rsid w:val="002D13F7"/>
    <w:rPr>
      <w:rFonts w:eastAsiaTheme="minorEastAsia"/>
    </w:rPr>
  </w:style>
  <w:style w:type="character" w:customStyle="1" w:styleId="Char3">
    <w:name w:val="正文文本 Char"/>
    <w:basedOn w:val="a0"/>
    <w:link w:val="ac"/>
    <w:rsid w:val="002D13F7"/>
    <w:rPr>
      <w:rFonts w:eastAsiaTheme="minorEastAsia"/>
      <w:lang w:val="en-GB" w:eastAsia="en-US"/>
    </w:rPr>
  </w:style>
  <w:style w:type="character" w:customStyle="1" w:styleId="EditorsNoteCharChar">
    <w:name w:val="Editor's Note Char Char"/>
    <w:rsid w:val="002D13F7"/>
    <w:rPr>
      <w:color w:val="FF000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7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6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microsoft.com/office/2007/relationships/stylesWithEffects" Target="stylesWithEffects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94B3AB-959F-4CE1-BE0B-5C7F4020B9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320</TotalTime>
  <Pages>3</Pages>
  <Words>945</Words>
  <Characters>5390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6323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catt-V2</cp:lastModifiedBy>
  <cp:revision>35</cp:revision>
  <dcterms:created xsi:type="dcterms:W3CDTF">2018-05-22T00:37:00Z</dcterms:created>
  <dcterms:modified xsi:type="dcterms:W3CDTF">2018-05-22T09:42:00Z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(2)ljOGgf4hemow7//HAYLrd/NSdDVtYsUyB40UAP9QZyJSRXi/0oHxdQ4XgmhRmhM63b0bwndg
Db03DFiIArhaK0roexAyFN7VrspiqGTCeqyM/HZ7Fvcm9GOkuyyyoTyrUYuebA3ehAlrm1Bj
Q273bIXbD1lgHqUBbgovK9gk9N/6MAdQu+W9OssKwP2Vobw6+I9x88J7n3mViCkdJ0P80nBY
Pc7/DZrU4nmBayPdjH</vt:lpwstr>
  </property>
  <property fmtid="{D5CDD505-2E9C-101B-9397-08002B2CF9AE}" pid="3" name="_2015_ms_pID_7253431">
    <vt:lpwstr>od1VzLaLWEOSma2FYDcNjEEyld8ilJtmygPPrbXKUeUXFVwtMSfPQS
uyFDEde0Lj47hsJCmBy88nn3y9tqW1pg9BdLZWoV2QR6iiVz9KSDJbqHPpk9eTboyhicsjlo
e/QrQeim3FBguS+R/0HNLtIKx+0JAm32LCscH1B3AcPndR1v8y+86z1aEAzHHP1192kbrO4R
8OoSl8x3Q+Bb+iFj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1519856020</vt:lpwstr>
  </property>
</Properties>
</file>